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C04" w:rsidRPr="00645C04" w:rsidRDefault="00645C04" w:rsidP="00645C04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645C04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645C04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645C04" w:rsidRPr="00645C04" w:rsidRDefault="00645C04" w:rsidP="00645C04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645C04" w:rsidRPr="00645C04" w:rsidRDefault="00645C04" w:rsidP="00645C04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645C04">
        <w:rPr>
          <w:rFonts w:ascii="仿宋" w:eastAsia="仿宋" w:hAnsi="仿宋" w:cs="Times New Roman" w:hint="eastAsia"/>
          <w:sz w:val="32"/>
          <w:szCs w:val="32"/>
        </w:rPr>
        <w:t>(2024)川眉狱减字第501号</w:t>
      </w:r>
    </w:p>
    <w:p w:rsidR="00645C04" w:rsidRPr="00645C04" w:rsidRDefault="00645C04" w:rsidP="00645C04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645C04" w:rsidRPr="00645C04" w:rsidRDefault="00645C04" w:rsidP="00645C0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45C04">
        <w:rPr>
          <w:rFonts w:ascii="仿宋" w:eastAsia="仿宋" w:hAnsi="仿宋" w:cs="宋体"/>
          <w:kern w:val="0"/>
          <w:sz w:val="32"/>
          <w:szCs w:val="32"/>
        </w:rPr>
        <w:t>罪犯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刘红</w:t>
      </w:r>
      <w:r w:rsidRPr="00645C04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1985年7月1日</w:t>
      </w:r>
      <w:r w:rsidRPr="00645C04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645C04">
        <w:rPr>
          <w:rFonts w:ascii="仿宋" w:eastAsia="仿宋" w:hAnsi="仿宋" w:cs="宋体"/>
          <w:kern w:val="0"/>
          <w:sz w:val="32"/>
          <w:szCs w:val="32"/>
        </w:rPr>
        <w:t>，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645C04">
        <w:rPr>
          <w:rFonts w:ascii="仿宋" w:eastAsia="仿宋" w:hAnsi="仿宋" w:cs="宋体"/>
          <w:kern w:val="0"/>
          <w:sz w:val="32"/>
          <w:szCs w:val="32"/>
        </w:rPr>
        <w:t>，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农民</w:t>
      </w:r>
      <w:r w:rsidRPr="00645C04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</w:t>
      </w:r>
      <w:r w:rsidRPr="00645C04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645C04">
        <w:rPr>
          <w:rFonts w:ascii="仿宋" w:eastAsia="仿宋" w:hAnsi="仿宋" w:cs="宋体"/>
          <w:kern w:val="0"/>
          <w:sz w:val="32"/>
          <w:szCs w:val="32"/>
        </w:rPr>
        <w:t>监狱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645C04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645C04" w:rsidRPr="00645C04" w:rsidRDefault="00645C04" w:rsidP="00645C0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因犯抢劫罪，于2004年6月22日被判处有期徒刑四年</w:t>
      </w:r>
      <w:r w:rsidRPr="00645C04">
        <w:rPr>
          <w:rFonts w:ascii="仿宋" w:eastAsia="仿宋" w:hAnsi="仿宋" w:cs="宋体"/>
          <w:kern w:val="0"/>
          <w:sz w:val="32"/>
          <w:szCs w:val="32"/>
        </w:rPr>
        <w:t>。因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强奸罪、猥亵儿童罪</w:t>
      </w:r>
      <w:r w:rsidRPr="00645C04">
        <w:rPr>
          <w:rFonts w:ascii="仿宋" w:eastAsia="仿宋" w:hAnsi="仿宋" w:cs="宋体"/>
          <w:kern w:val="0"/>
          <w:sz w:val="32"/>
          <w:szCs w:val="32"/>
        </w:rPr>
        <w:t>，经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四川省仁寿县人民法院</w:t>
      </w:r>
      <w:r w:rsidRPr="00645C04">
        <w:rPr>
          <w:rFonts w:ascii="仿宋" w:eastAsia="仿宋" w:hAnsi="仿宋" w:cs="宋体"/>
          <w:kern w:val="0"/>
          <w:sz w:val="32"/>
          <w:szCs w:val="32"/>
        </w:rPr>
        <w:t>于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2021年12月30日</w:t>
      </w:r>
      <w:r w:rsidRPr="00645C04">
        <w:rPr>
          <w:rFonts w:ascii="仿宋" w:eastAsia="仿宋" w:hAnsi="仿宋" w:cs="宋体"/>
          <w:kern w:val="0"/>
          <w:sz w:val="32"/>
          <w:szCs w:val="32"/>
        </w:rPr>
        <w:t>以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(2021)川1421刑初448号</w:t>
      </w:r>
      <w:r w:rsidRPr="00645C04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，数罪并罚，决定执行有期徒刑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六年十个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月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  <w:r w:rsidRPr="00645C0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该犯不服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四川省眉山市中级人民法院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2022年1月26日</w:t>
      </w:r>
      <w:r w:rsidRPr="00645C0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(2022)川14刑终19号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刑事裁定书，</w:t>
      </w:r>
      <w:r w:rsidRPr="00645C0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准许上诉人刘红撤回上诉</w:t>
      </w:r>
      <w:r w:rsidRPr="00645C0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刑期自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2021年9月3日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起至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2028年7月2日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止</w:t>
      </w:r>
      <w:r w:rsidRPr="00645C0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645C04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645C04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2年4月19日</w:t>
      </w:r>
      <w:r w:rsidRPr="00645C04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2028年7月2日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645C04" w:rsidRPr="00645C04" w:rsidRDefault="00645C04" w:rsidP="00645C0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645C04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645C04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遵守法律法规及监规，接受教育改造；积极参加思想、文化、职业技术教育；积极参加劳动，努力完成劳动任务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45C04">
        <w:rPr>
          <w:rFonts w:ascii="仿宋" w:eastAsia="仿宋" w:hAnsi="仿宋" w:cs="宋体"/>
          <w:kern w:val="0"/>
          <w:sz w:val="32"/>
          <w:szCs w:val="32"/>
        </w:rPr>
        <w:t>本次考核期内共计获得表扬</w:t>
      </w:r>
      <w:r w:rsidRPr="00645C04">
        <w:rPr>
          <w:rFonts w:ascii="仿宋" w:eastAsia="仿宋" w:hAnsi="仿宋" w:cs="宋体"/>
          <w:noProof/>
          <w:kern w:val="0"/>
          <w:sz w:val="32"/>
          <w:szCs w:val="32"/>
        </w:rPr>
        <w:t>3</w:t>
      </w:r>
      <w:r w:rsidRPr="00645C04">
        <w:rPr>
          <w:rFonts w:ascii="仿宋" w:eastAsia="仿宋" w:hAnsi="仿宋" w:cs="宋体"/>
          <w:kern w:val="0"/>
          <w:sz w:val="32"/>
          <w:szCs w:val="32"/>
        </w:rPr>
        <w:t>个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45C04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645C04" w:rsidRPr="00645C04" w:rsidRDefault="00645C04" w:rsidP="00645C0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刘红</w:t>
      </w:r>
      <w:r w:rsidRPr="00645C04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645C04" w:rsidRPr="00645C04" w:rsidRDefault="00645C04" w:rsidP="00645C0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/>
          <w:kern w:val="0"/>
          <w:sz w:val="32"/>
          <w:szCs w:val="32"/>
        </w:rPr>
        <w:lastRenderedPageBreak/>
        <w:t>为此，根据《中华人民共和国监狱法》笫二十九条、《中华人民共和国刑法》笫七十八条、《中华人民共和国刑事诉讼法》第二百七十三条第二款的规定，建议对罪犯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刘红</w:t>
      </w:r>
      <w:r w:rsidRPr="00645C04">
        <w:rPr>
          <w:rFonts w:ascii="仿宋" w:eastAsia="仿宋" w:hAnsi="仿宋" w:cs="宋体"/>
          <w:kern w:val="0"/>
          <w:sz w:val="32"/>
          <w:szCs w:val="32"/>
        </w:rPr>
        <w:t>减刑</w:t>
      </w:r>
      <w:r w:rsidRPr="00645C04">
        <w:rPr>
          <w:rFonts w:ascii="仿宋" w:eastAsia="仿宋" w:hAnsi="仿宋" w:cs="宋体" w:hint="eastAsia"/>
          <w:noProof/>
          <w:kern w:val="0"/>
          <w:sz w:val="32"/>
          <w:szCs w:val="32"/>
        </w:rPr>
        <w:t>五个月</w:t>
      </w:r>
      <w:r w:rsidRPr="00645C04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645C04" w:rsidRPr="00645C04" w:rsidRDefault="00645C04" w:rsidP="00645C0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45C04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645C04" w:rsidRPr="00645C04" w:rsidRDefault="00645C04" w:rsidP="00645C04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645C04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645C04" w:rsidRPr="00645C04" w:rsidRDefault="00645C04" w:rsidP="00645C0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45C04" w:rsidRPr="00645C04" w:rsidRDefault="00645C04" w:rsidP="00645C0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45C04" w:rsidRPr="00645C04" w:rsidRDefault="00645C04" w:rsidP="00645C0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45C04" w:rsidRPr="00645C04" w:rsidRDefault="00645C04" w:rsidP="00645C04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645C04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645C04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645C04" w:rsidRPr="00645C04" w:rsidRDefault="00645C04" w:rsidP="00645C04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645C04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645C04" w:rsidRPr="00645C04" w:rsidRDefault="00645C04" w:rsidP="00645C04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45C04" w:rsidRPr="00645C04" w:rsidRDefault="00645C04" w:rsidP="00645C04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45C04" w:rsidRPr="00645C04" w:rsidRDefault="00645C04" w:rsidP="00645C04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645C04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645C0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刘红</w:t>
      </w:r>
      <w:r w:rsidRPr="00645C04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p w:rsidR="00645C04" w:rsidRPr="00645C04" w:rsidRDefault="00645C04" w:rsidP="00645C04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645C04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2024-09-29T06:34:00Z</dcterms:modified>
</cp:coreProperties>
</file>