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黑体" w:hAnsi="黑体" w:eastAsia="黑体"/>
          <w:b/>
          <w:color w:val="000000" w:themeColor="text1"/>
          <w:sz w:val="44"/>
          <w:szCs w:val="44"/>
        </w:rPr>
      </w:pPr>
      <w:bookmarkStart w:id="0" w:name="_GoBack"/>
      <w:bookmarkEnd w:id="0"/>
      <w:r>
        <w:rPr>
          <w:rFonts w:ascii="黑体" w:hAnsi="黑体" w:eastAsia="黑体"/>
          <w:b/>
          <w:color w:val="000000" w:themeColor="text1"/>
          <w:sz w:val="44"/>
          <w:szCs w:val="44"/>
        </w:rPr>
        <w:t>四川省眉州监狱</w:t>
      </w:r>
    </w:p>
    <w:p>
      <w:pPr>
        <w:spacing w:line="580" w:lineRule="exact"/>
        <w:jc w:val="center"/>
        <w:rPr>
          <w:rFonts w:ascii="黑体" w:hAnsi="黑体" w:eastAsia="黑体"/>
          <w:b/>
          <w:color w:val="000000" w:themeColor="text1"/>
          <w:spacing w:val="50"/>
          <w:sz w:val="44"/>
          <w:szCs w:val="44"/>
        </w:rPr>
      </w:pPr>
      <w:r>
        <w:rPr>
          <w:rFonts w:ascii="黑体" w:hAnsi="黑体" w:eastAsia="黑体"/>
          <w:b/>
          <w:color w:val="000000" w:themeColor="text1"/>
          <w:spacing w:val="50"/>
          <w:sz w:val="44"/>
          <w:szCs w:val="44"/>
        </w:rPr>
        <w:t>报请</w:t>
      </w:r>
      <w:r>
        <w:rPr>
          <w:rFonts w:hint="eastAsia" w:ascii="黑体" w:hAnsi="黑体" w:eastAsia="黑体"/>
          <w:b/>
          <w:color w:val="000000" w:themeColor="text1"/>
          <w:spacing w:val="50"/>
          <w:sz w:val="44"/>
          <w:szCs w:val="44"/>
        </w:rPr>
        <w:t>减刑</w:t>
      </w:r>
      <w:r>
        <w:rPr>
          <w:rFonts w:ascii="黑体" w:hAnsi="黑体" w:eastAsia="黑体"/>
          <w:b/>
          <w:color w:val="000000" w:themeColor="text1"/>
          <w:spacing w:val="50"/>
          <w:sz w:val="44"/>
          <w:szCs w:val="44"/>
        </w:rPr>
        <w:t>建议书</w:t>
      </w:r>
    </w:p>
    <w:p>
      <w:pPr>
        <w:spacing w:line="580" w:lineRule="exact"/>
        <w:ind w:firstLine="454" w:firstLineChars="142"/>
        <w:jc w:val="right"/>
        <w:rPr>
          <w:rFonts w:ascii="仿宋" w:hAnsi="仿宋" w:eastAsia="仿宋"/>
          <w:color w:val="000000" w:themeColor="text1"/>
          <w:sz w:val="32"/>
          <w:szCs w:val="32"/>
        </w:rPr>
      </w:pPr>
      <w:r>
        <w:rPr>
          <w:rFonts w:hint="eastAsia" w:ascii="仿宋" w:hAnsi="仿宋" w:eastAsia="仿宋"/>
          <w:color w:val="000000" w:themeColor="text1"/>
          <w:sz w:val="32"/>
          <w:szCs w:val="32"/>
        </w:rPr>
        <w:t>（2024）川眉狱减字第493号</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 xml:space="preserve">罪犯冯军，曾用名唐洪军，男，1994年1月30日出生，汉族，初中肄业，户籍所在地四川省德阳市中江县,现在四川省眉州监狱四监区服刑。 </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olor w:val="000000" w:themeColor="text1"/>
          <w:sz w:val="32"/>
          <w:szCs w:val="32"/>
        </w:rPr>
        <w:t>2015年10月12日因犯贩卖毒品罪被浙江省临海市人民法院判处有期徒刑一年六个月，2016年8月6日刑满释放。因犯盗窃罪，经四川省大邑县人民法院于2022年4月24日以（2022）川0129刑初19号刑事判决书，判处有期徒刑三年八个月,并处罚金人民币2万，共同退赔被害单位132878元。刑期自2021年9月14日起至2025年5月13日止。</w:t>
      </w:r>
      <w:r>
        <w:rPr>
          <w:rFonts w:ascii="仿宋" w:hAnsi="仿宋" w:eastAsia="仿宋"/>
          <w:color w:val="000000" w:themeColor="text1"/>
          <w:sz w:val="32"/>
          <w:szCs w:val="32"/>
        </w:rPr>
        <w:t>2022</w:t>
      </w:r>
      <w:r>
        <w:rPr>
          <w:rFonts w:hint="eastAsia" w:ascii="仿宋" w:hAnsi="仿宋" w:eastAsia="仿宋"/>
          <w:color w:val="000000" w:themeColor="text1"/>
          <w:sz w:val="32"/>
          <w:szCs w:val="32"/>
        </w:rPr>
        <w:t>年</w:t>
      </w:r>
      <w:r>
        <w:rPr>
          <w:rFonts w:ascii="仿宋" w:hAnsi="仿宋" w:eastAsia="仿宋"/>
          <w:color w:val="000000" w:themeColor="text1"/>
          <w:sz w:val="32"/>
          <w:szCs w:val="32"/>
        </w:rPr>
        <w:t>5</w:t>
      </w:r>
      <w:r>
        <w:rPr>
          <w:rFonts w:hint="eastAsia" w:ascii="仿宋" w:hAnsi="仿宋" w:eastAsia="仿宋"/>
          <w:color w:val="000000" w:themeColor="text1"/>
          <w:sz w:val="32"/>
          <w:szCs w:val="32"/>
        </w:rPr>
        <w:t>月</w:t>
      </w:r>
      <w:r>
        <w:rPr>
          <w:rFonts w:ascii="仿宋" w:hAnsi="仿宋" w:eastAsia="仿宋"/>
          <w:color w:val="000000" w:themeColor="text1"/>
          <w:sz w:val="32"/>
          <w:szCs w:val="32"/>
        </w:rPr>
        <w:t>24</w:t>
      </w:r>
      <w:r>
        <w:rPr>
          <w:rFonts w:hint="eastAsia" w:ascii="仿宋" w:hAnsi="仿宋" w:eastAsia="仿宋"/>
          <w:color w:val="000000" w:themeColor="text1"/>
          <w:sz w:val="32"/>
          <w:szCs w:val="32"/>
        </w:rPr>
        <w:t>日送入我狱服刑改造</w:t>
      </w:r>
      <w:r>
        <w:rPr>
          <w:rFonts w:hint="eastAsia" w:ascii="仿宋" w:hAnsi="仿宋" w:eastAsia="仿宋" w:cs="宋体"/>
          <w:color w:val="000000" w:themeColor="text1"/>
          <w:sz w:val="32"/>
          <w:szCs w:val="32"/>
        </w:rPr>
        <w:t>。</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该犯在服刑改造期间，确有悔改表现，具体事实如下：</w:t>
      </w:r>
    </w:p>
    <w:p>
      <w:pPr>
        <w:tabs>
          <w:tab w:val="left" w:pos="5580"/>
        </w:tabs>
        <w:spacing w:line="580" w:lineRule="exact"/>
        <w:ind w:firstLine="640" w:firstLineChars="200"/>
        <w:rPr>
          <w:rFonts w:ascii="仿宋" w:hAnsi="仿宋" w:eastAsia="仿宋" w:cs="宋体"/>
          <w:color w:val="000000" w:themeColor="text1"/>
          <w:sz w:val="32"/>
          <w:szCs w:val="32"/>
        </w:rPr>
      </w:pPr>
      <w:r>
        <w:rPr>
          <w:rFonts w:hint="eastAsia" w:ascii="仿宋" w:hAnsi="仿宋" w:eastAsia="仿宋" w:cs="宋体"/>
          <w:color w:val="000000" w:themeColor="text1"/>
          <w:sz w:val="32"/>
          <w:szCs w:val="32"/>
        </w:rPr>
        <w:t>经民警教育和对法律法规的学习，能从自己思想深处深挖自己的犯罪根源，认识到自己的犯罪对家庭和社会带来的严重危害，认罪悔罪，服从判决。认真遵守法律法规，能以《监狱服刑人员行为规范》来约束自己的言行，遵规守纪，听管服教，能积极参加思想、文化、职业技术教育，遵守课堂纪律，认真听讲，考试成绩合格，2024年上半年思想教育成绩为69分。在劳动改造中态度端正，服从安排，认真学习劳动技能，遵守劳动制度，能积极参加劳动，努力完成劳动任务。</w:t>
      </w:r>
      <w:r>
        <w:rPr>
          <w:rFonts w:hint="eastAsia" w:ascii="仿宋" w:hAnsi="仿宋" w:eastAsia="仿宋"/>
          <w:color w:val="000000" w:themeColor="text1"/>
          <w:sz w:val="32"/>
          <w:szCs w:val="32"/>
        </w:rPr>
        <w:t>财产性判项有四川省大邑县人民法院于2022年10月24日出具的（2022）川0129执1454号执行裁定书裁定:终结四川省大邑县人民法院（2022）川0129执1454号案件本次执行程序</w:t>
      </w:r>
      <w:r>
        <w:rPr>
          <w:rFonts w:hint="eastAsia" w:ascii="仿宋" w:hAnsi="仿宋" w:eastAsia="仿宋" w:cs="宋体"/>
          <w:color w:val="000000" w:themeColor="text1"/>
          <w:sz w:val="32"/>
          <w:szCs w:val="32"/>
        </w:rPr>
        <w:t>。本考核期内，共获得表扬四个，认罪悔改表现评定结论为：确有悔改表现。</w:t>
      </w:r>
    </w:p>
    <w:p>
      <w:pPr>
        <w:tabs>
          <w:tab w:val="left" w:pos="5580"/>
        </w:tabs>
        <w:spacing w:line="580" w:lineRule="exact"/>
        <w:ind w:firstLine="640" w:firstLineChars="200"/>
        <w:rPr>
          <w:rFonts w:ascii="仿宋" w:hAnsi="仿宋" w:eastAsia="仿宋" w:cs="宋体"/>
          <w:color w:val="000000" w:themeColor="text1"/>
          <w:sz w:val="32"/>
          <w:szCs w:val="32"/>
          <w:lang w:val="zh-CN"/>
        </w:rPr>
      </w:pPr>
      <w:r>
        <w:rPr>
          <w:rFonts w:hint="eastAsia" w:ascii="仿宋" w:hAnsi="仿宋" w:eastAsia="仿宋" w:cs="宋体"/>
          <w:color w:val="000000" w:themeColor="text1"/>
          <w:sz w:val="32"/>
          <w:szCs w:val="32"/>
          <w:lang w:val="zh-CN"/>
        </w:rPr>
        <w:t>综上所述，罪犯冯军在服刑改造期间能认罪悔罪，认真遵守法律法规及监规，接受教育改造，积极参加思想、文化、职业技术教育，积极参加劳动，努力完成劳动任务，确有悔改表现。该犯系累犯，依法应当从严。</w:t>
      </w:r>
    </w:p>
    <w:p>
      <w:pPr>
        <w:spacing w:line="580" w:lineRule="exact"/>
        <w:ind w:firstLine="800" w:firstLineChars="250"/>
        <w:rPr>
          <w:rFonts w:ascii="仿宋" w:hAnsi="仿宋" w:eastAsia="仿宋" w:cs="宋体"/>
          <w:color w:val="000000" w:themeColor="text1"/>
          <w:sz w:val="32"/>
          <w:szCs w:val="32"/>
          <w:lang w:val="zh-CN"/>
        </w:rPr>
      </w:pPr>
      <w:r>
        <w:rPr>
          <w:rFonts w:hint="eastAsia" w:ascii="仿宋" w:hAnsi="仿宋" w:eastAsia="仿宋" w:cs="宋体"/>
          <w:color w:val="000000" w:themeColor="text1"/>
          <w:sz w:val="32"/>
          <w:szCs w:val="32"/>
          <w:lang w:val="zh-CN"/>
        </w:rPr>
        <w:t>为此，根据《中华人民共和国监狱法》第二十九条、《中华人民共和国刑法》第七十八条、《中华人民共和国刑事诉讼法》第二百七十三条第二款的规定，建议对罪犯冯军减刑五个月。</w:t>
      </w:r>
      <w:r>
        <w:rPr>
          <w:rFonts w:hint="eastAsia" w:ascii="仿宋" w:hAnsi="仿宋" w:eastAsia="仿宋" w:cs="宋体"/>
          <w:color w:val="000000" w:themeColor="text1"/>
          <w:sz w:val="32"/>
          <w:szCs w:val="32"/>
        </w:rPr>
        <w:t>特报请裁定。</w:t>
      </w:r>
    </w:p>
    <w:p>
      <w:pPr>
        <w:pStyle w:val="2"/>
        <w:spacing w:line="58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此致</w:t>
      </w:r>
    </w:p>
    <w:p>
      <w:pPr>
        <w:spacing w:line="580" w:lineRule="exact"/>
        <w:rPr>
          <w:rFonts w:ascii="仿宋" w:hAnsi="仿宋" w:eastAsia="仿宋"/>
          <w:color w:val="000000" w:themeColor="text1"/>
          <w:sz w:val="32"/>
          <w:szCs w:val="32"/>
        </w:rPr>
      </w:pPr>
      <w:r>
        <w:rPr>
          <w:rFonts w:hint="eastAsia" w:ascii="仿宋" w:hAnsi="仿宋" w:eastAsia="仿宋"/>
          <w:color w:val="000000" w:themeColor="text1"/>
          <w:sz w:val="32"/>
          <w:szCs w:val="32"/>
        </w:rPr>
        <w:t>眉山市中级人民法院</w:t>
      </w:r>
    </w:p>
    <w:p>
      <w:pPr>
        <w:spacing w:line="580" w:lineRule="exact"/>
        <w:ind w:right="480" w:firstLine="3862" w:firstLineChars="1207"/>
        <w:jc w:val="right"/>
        <w:rPr>
          <w:rFonts w:ascii="仿宋" w:hAnsi="仿宋" w:eastAsia="仿宋"/>
          <w:color w:val="000000" w:themeColor="text1"/>
          <w:sz w:val="32"/>
          <w:szCs w:val="32"/>
        </w:rPr>
      </w:pPr>
    </w:p>
    <w:p>
      <w:pPr>
        <w:spacing w:line="580" w:lineRule="exact"/>
        <w:ind w:right="480" w:firstLine="3862" w:firstLineChars="1207"/>
        <w:jc w:val="right"/>
        <w:rPr>
          <w:rFonts w:ascii="仿宋" w:hAnsi="仿宋" w:eastAsia="仿宋"/>
          <w:color w:val="000000" w:themeColor="text1"/>
          <w:sz w:val="32"/>
          <w:szCs w:val="32"/>
        </w:rPr>
      </w:pPr>
      <w:r>
        <w:rPr>
          <w:rFonts w:hint="eastAsia" w:ascii="仿宋" w:hAnsi="仿宋" w:eastAsia="仿宋"/>
          <w:color w:val="000000" w:themeColor="text1"/>
          <w:sz w:val="32"/>
          <w:szCs w:val="32"/>
        </w:rPr>
        <w:t>二0二四年九月二十九日</w:t>
      </w:r>
    </w:p>
    <w:p>
      <w:pPr>
        <w:spacing w:line="580" w:lineRule="exact"/>
        <w:ind w:right="480" w:firstLine="3862" w:firstLineChars="1207"/>
        <w:jc w:val="right"/>
        <w:rPr>
          <w:rFonts w:ascii="仿宋" w:hAnsi="仿宋" w:eastAsia="仿宋"/>
          <w:color w:val="000000" w:themeColor="text1"/>
          <w:sz w:val="32"/>
          <w:szCs w:val="32"/>
        </w:rPr>
      </w:pPr>
    </w:p>
    <w:p>
      <w:pPr>
        <w:rPr>
          <w:rFonts w:ascii="仿宋" w:hAnsi="仿宋" w:eastAsia="仿宋"/>
          <w:color w:val="000000" w:themeColor="text1"/>
          <w:spacing w:val="20"/>
          <w:sz w:val="32"/>
          <w:szCs w:val="32"/>
        </w:rPr>
      </w:pPr>
    </w:p>
    <w:p>
      <w:pPr>
        <w:rPr>
          <w:rFonts w:ascii="仿宋" w:hAnsi="仿宋" w:eastAsia="仿宋"/>
          <w:color w:val="000000" w:themeColor="text1"/>
          <w:spacing w:val="20"/>
          <w:sz w:val="32"/>
          <w:szCs w:val="32"/>
        </w:rPr>
        <w:sectPr>
          <w:pgSz w:w="11906" w:h="16838"/>
          <w:pgMar w:top="1134" w:right="851" w:bottom="794" w:left="851" w:header="851" w:footer="992" w:gutter="0"/>
          <w:pgNumType w:start="1"/>
          <w:cols w:space="425" w:num="1"/>
          <w:docGrid w:type="lines" w:linePitch="312" w:charSpace="0"/>
        </w:sectPr>
      </w:pPr>
      <w:r>
        <w:rPr>
          <w:rFonts w:hint="eastAsia" w:ascii="仿宋" w:hAnsi="仿宋" w:eastAsia="仿宋"/>
          <w:color w:val="000000" w:themeColor="text1"/>
          <w:spacing w:val="20"/>
          <w:sz w:val="32"/>
          <w:szCs w:val="32"/>
        </w:rPr>
        <w:t>附：罪犯冯军减刑材料</w:t>
      </w:r>
    </w:p>
    <w:p>
      <w:pPr>
        <w:rPr>
          <w:color w:val="000000" w:themeColor="text1"/>
        </w:rPr>
      </w:pPr>
    </w:p>
    <w:sectPr>
      <w:type w:val="continuous"/>
      <w:pgSz w:w="11906" w:h="16838"/>
      <w:pgMar w:top="1134" w:right="851" w:bottom="794" w:left="85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34E7707"/>
    <w:rsid w:val="000008D4"/>
    <w:rsid w:val="000008D8"/>
    <w:rsid w:val="000008E1"/>
    <w:rsid w:val="00001378"/>
    <w:rsid w:val="000016F3"/>
    <w:rsid w:val="000027C3"/>
    <w:rsid w:val="000041FE"/>
    <w:rsid w:val="00006002"/>
    <w:rsid w:val="00006EF8"/>
    <w:rsid w:val="00010875"/>
    <w:rsid w:val="00010C39"/>
    <w:rsid w:val="00010C8A"/>
    <w:rsid w:val="000110FD"/>
    <w:rsid w:val="0001183E"/>
    <w:rsid w:val="000118B2"/>
    <w:rsid w:val="00012415"/>
    <w:rsid w:val="00013D97"/>
    <w:rsid w:val="00013F2A"/>
    <w:rsid w:val="00014962"/>
    <w:rsid w:val="000150CD"/>
    <w:rsid w:val="000150F4"/>
    <w:rsid w:val="00015EC1"/>
    <w:rsid w:val="00015EF6"/>
    <w:rsid w:val="000166B3"/>
    <w:rsid w:val="00016F63"/>
    <w:rsid w:val="00017F85"/>
    <w:rsid w:val="000202F5"/>
    <w:rsid w:val="0002128B"/>
    <w:rsid w:val="000225BA"/>
    <w:rsid w:val="00022B35"/>
    <w:rsid w:val="00023035"/>
    <w:rsid w:val="0002515D"/>
    <w:rsid w:val="0002526D"/>
    <w:rsid w:val="00026634"/>
    <w:rsid w:val="000275FD"/>
    <w:rsid w:val="00027652"/>
    <w:rsid w:val="000316A3"/>
    <w:rsid w:val="0003171E"/>
    <w:rsid w:val="00031D40"/>
    <w:rsid w:val="00031D69"/>
    <w:rsid w:val="00031FFA"/>
    <w:rsid w:val="0003302B"/>
    <w:rsid w:val="00033861"/>
    <w:rsid w:val="000338EB"/>
    <w:rsid w:val="000340A1"/>
    <w:rsid w:val="000342A7"/>
    <w:rsid w:val="00035671"/>
    <w:rsid w:val="0003635B"/>
    <w:rsid w:val="00036EDA"/>
    <w:rsid w:val="000379B3"/>
    <w:rsid w:val="00037C5D"/>
    <w:rsid w:val="00040590"/>
    <w:rsid w:val="00040893"/>
    <w:rsid w:val="00040FEA"/>
    <w:rsid w:val="0004250A"/>
    <w:rsid w:val="000432B5"/>
    <w:rsid w:val="00045484"/>
    <w:rsid w:val="00045CED"/>
    <w:rsid w:val="0004603B"/>
    <w:rsid w:val="000460FE"/>
    <w:rsid w:val="0004738A"/>
    <w:rsid w:val="00047522"/>
    <w:rsid w:val="00047D36"/>
    <w:rsid w:val="00047FB3"/>
    <w:rsid w:val="00051A8A"/>
    <w:rsid w:val="00051AC0"/>
    <w:rsid w:val="00051ECD"/>
    <w:rsid w:val="000528D3"/>
    <w:rsid w:val="00052EB4"/>
    <w:rsid w:val="000539CC"/>
    <w:rsid w:val="000565DA"/>
    <w:rsid w:val="00056ED7"/>
    <w:rsid w:val="00057424"/>
    <w:rsid w:val="00057583"/>
    <w:rsid w:val="00057931"/>
    <w:rsid w:val="00062558"/>
    <w:rsid w:val="00062A78"/>
    <w:rsid w:val="000631A9"/>
    <w:rsid w:val="00065AB7"/>
    <w:rsid w:val="00066F2C"/>
    <w:rsid w:val="00070B5D"/>
    <w:rsid w:val="000719B8"/>
    <w:rsid w:val="00071E28"/>
    <w:rsid w:val="00072229"/>
    <w:rsid w:val="000734FB"/>
    <w:rsid w:val="0007366B"/>
    <w:rsid w:val="00074889"/>
    <w:rsid w:val="00074B4C"/>
    <w:rsid w:val="00074BA3"/>
    <w:rsid w:val="0007543A"/>
    <w:rsid w:val="0007714D"/>
    <w:rsid w:val="000777A1"/>
    <w:rsid w:val="000778B7"/>
    <w:rsid w:val="0008060E"/>
    <w:rsid w:val="000816C4"/>
    <w:rsid w:val="000845FF"/>
    <w:rsid w:val="0008529F"/>
    <w:rsid w:val="000856BC"/>
    <w:rsid w:val="000865D4"/>
    <w:rsid w:val="00087310"/>
    <w:rsid w:val="00087517"/>
    <w:rsid w:val="000876E6"/>
    <w:rsid w:val="00087DF2"/>
    <w:rsid w:val="000902B1"/>
    <w:rsid w:val="000906F1"/>
    <w:rsid w:val="00092EA6"/>
    <w:rsid w:val="00093ECA"/>
    <w:rsid w:val="00095171"/>
    <w:rsid w:val="0009549B"/>
    <w:rsid w:val="00096B55"/>
    <w:rsid w:val="000A1AFA"/>
    <w:rsid w:val="000A347C"/>
    <w:rsid w:val="000A4030"/>
    <w:rsid w:val="000A4504"/>
    <w:rsid w:val="000A5672"/>
    <w:rsid w:val="000A5D85"/>
    <w:rsid w:val="000A612C"/>
    <w:rsid w:val="000A6BAA"/>
    <w:rsid w:val="000A7C10"/>
    <w:rsid w:val="000B0F4E"/>
    <w:rsid w:val="000B118F"/>
    <w:rsid w:val="000B11C7"/>
    <w:rsid w:val="000B1E61"/>
    <w:rsid w:val="000B2027"/>
    <w:rsid w:val="000B23F5"/>
    <w:rsid w:val="000B293E"/>
    <w:rsid w:val="000B33F5"/>
    <w:rsid w:val="000B3C7F"/>
    <w:rsid w:val="000B3CB4"/>
    <w:rsid w:val="000B3DAA"/>
    <w:rsid w:val="000B3FDC"/>
    <w:rsid w:val="000B6188"/>
    <w:rsid w:val="000B68FD"/>
    <w:rsid w:val="000C01D2"/>
    <w:rsid w:val="000C19E6"/>
    <w:rsid w:val="000C1D67"/>
    <w:rsid w:val="000C3094"/>
    <w:rsid w:val="000C36A6"/>
    <w:rsid w:val="000C4AD7"/>
    <w:rsid w:val="000C62E6"/>
    <w:rsid w:val="000C6482"/>
    <w:rsid w:val="000C6788"/>
    <w:rsid w:val="000C682F"/>
    <w:rsid w:val="000C7263"/>
    <w:rsid w:val="000D0026"/>
    <w:rsid w:val="000D006B"/>
    <w:rsid w:val="000D01C1"/>
    <w:rsid w:val="000D0D13"/>
    <w:rsid w:val="000D15E4"/>
    <w:rsid w:val="000D1ABB"/>
    <w:rsid w:val="000D29E8"/>
    <w:rsid w:val="000D2C08"/>
    <w:rsid w:val="000D2D54"/>
    <w:rsid w:val="000D2E35"/>
    <w:rsid w:val="000D3A81"/>
    <w:rsid w:val="000D4D99"/>
    <w:rsid w:val="000D552B"/>
    <w:rsid w:val="000D6D67"/>
    <w:rsid w:val="000D7675"/>
    <w:rsid w:val="000D77A7"/>
    <w:rsid w:val="000E072D"/>
    <w:rsid w:val="000E105B"/>
    <w:rsid w:val="000E1352"/>
    <w:rsid w:val="000E1FBB"/>
    <w:rsid w:val="000E31C1"/>
    <w:rsid w:val="000E3DAF"/>
    <w:rsid w:val="000E53CC"/>
    <w:rsid w:val="000E54E5"/>
    <w:rsid w:val="000E5C36"/>
    <w:rsid w:val="000E5E39"/>
    <w:rsid w:val="000E6252"/>
    <w:rsid w:val="000E78F3"/>
    <w:rsid w:val="000E7994"/>
    <w:rsid w:val="000E7C4A"/>
    <w:rsid w:val="000E7CA3"/>
    <w:rsid w:val="000E7CE1"/>
    <w:rsid w:val="000F0C85"/>
    <w:rsid w:val="000F194E"/>
    <w:rsid w:val="000F1B58"/>
    <w:rsid w:val="000F24C0"/>
    <w:rsid w:val="000F35FD"/>
    <w:rsid w:val="000F4B66"/>
    <w:rsid w:val="000F56F7"/>
    <w:rsid w:val="000F5857"/>
    <w:rsid w:val="000F59C2"/>
    <w:rsid w:val="000F6E55"/>
    <w:rsid w:val="00100F53"/>
    <w:rsid w:val="00101786"/>
    <w:rsid w:val="00101A66"/>
    <w:rsid w:val="00101DB6"/>
    <w:rsid w:val="00102CC9"/>
    <w:rsid w:val="00104149"/>
    <w:rsid w:val="00104251"/>
    <w:rsid w:val="00104DD3"/>
    <w:rsid w:val="00105F37"/>
    <w:rsid w:val="001068EB"/>
    <w:rsid w:val="00106E67"/>
    <w:rsid w:val="00107915"/>
    <w:rsid w:val="00107BA9"/>
    <w:rsid w:val="00110348"/>
    <w:rsid w:val="00110A86"/>
    <w:rsid w:val="001124EB"/>
    <w:rsid w:val="0011282A"/>
    <w:rsid w:val="00112AED"/>
    <w:rsid w:val="00112EA4"/>
    <w:rsid w:val="0011307C"/>
    <w:rsid w:val="00113A72"/>
    <w:rsid w:val="00113A85"/>
    <w:rsid w:val="00113CC7"/>
    <w:rsid w:val="0011714D"/>
    <w:rsid w:val="001174A9"/>
    <w:rsid w:val="0012068B"/>
    <w:rsid w:val="00120E4D"/>
    <w:rsid w:val="0012107E"/>
    <w:rsid w:val="001216A6"/>
    <w:rsid w:val="00121A80"/>
    <w:rsid w:val="00121FE9"/>
    <w:rsid w:val="0012311A"/>
    <w:rsid w:val="0012465F"/>
    <w:rsid w:val="001249CE"/>
    <w:rsid w:val="00125001"/>
    <w:rsid w:val="00125579"/>
    <w:rsid w:val="001263FE"/>
    <w:rsid w:val="0012762D"/>
    <w:rsid w:val="00127801"/>
    <w:rsid w:val="00130190"/>
    <w:rsid w:val="00130D23"/>
    <w:rsid w:val="00130EB3"/>
    <w:rsid w:val="00133049"/>
    <w:rsid w:val="001333B8"/>
    <w:rsid w:val="00134046"/>
    <w:rsid w:val="00135275"/>
    <w:rsid w:val="001364CB"/>
    <w:rsid w:val="00136880"/>
    <w:rsid w:val="00136A40"/>
    <w:rsid w:val="001378E8"/>
    <w:rsid w:val="00141A52"/>
    <w:rsid w:val="00141C5A"/>
    <w:rsid w:val="001437C7"/>
    <w:rsid w:val="001445DA"/>
    <w:rsid w:val="00144B07"/>
    <w:rsid w:val="0014509C"/>
    <w:rsid w:val="00146C92"/>
    <w:rsid w:val="00147146"/>
    <w:rsid w:val="00147F68"/>
    <w:rsid w:val="00151B5B"/>
    <w:rsid w:val="0015230E"/>
    <w:rsid w:val="00152D96"/>
    <w:rsid w:val="0015345C"/>
    <w:rsid w:val="00154315"/>
    <w:rsid w:val="001553DD"/>
    <w:rsid w:val="00155796"/>
    <w:rsid w:val="00156ACD"/>
    <w:rsid w:val="00161378"/>
    <w:rsid w:val="00161F53"/>
    <w:rsid w:val="00163B57"/>
    <w:rsid w:val="001648AE"/>
    <w:rsid w:val="00165869"/>
    <w:rsid w:val="00165C29"/>
    <w:rsid w:val="00167154"/>
    <w:rsid w:val="0016746E"/>
    <w:rsid w:val="001719A5"/>
    <w:rsid w:val="00171A24"/>
    <w:rsid w:val="00172D7A"/>
    <w:rsid w:val="001731AE"/>
    <w:rsid w:val="0017368C"/>
    <w:rsid w:val="001737ED"/>
    <w:rsid w:val="001739F3"/>
    <w:rsid w:val="001754C6"/>
    <w:rsid w:val="001756F6"/>
    <w:rsid w:val="00177E44"/>
    <w:rsid w:val="00180252"/>
    <w:rsid w:val="00180FCA"/>
    <w:rsid w:val="00181A2C"/>
    <w:rsid w:val="00183259"/>
    <w:rsid w:val="00185600"/>
    <w:rsid w:val="0018582C"/>
    <w:rsid w:val="00185ED1"/>
    <w:rsid w:val="00186C8F"/>
    <w:rsid w:val="00186F1C"/>
    <w:rsid w:val="00191206"/>
    <w:rsid w:val="001912FB"/>
    <w:rsid w:val="001925B4"/>
    <w:rsid w:val="001930F4"/>
    <w:rsid w:val="00194911"/>
    <w:rsid w:val="001953A0"/>
    <w:rsid w:val="00195897"/>
    <w:rsid w:val="00195A91"/>
    <w:rsid w:val="00195F3A"/>
    <w:rsid w:val="0019667E"/>
    <w:rsid w:val="00197423"/>
    <w:rsid w:val="0019793B"/>
    <w:rsid w:val="00197C58"/>
    <w:rsid w:val="00197C71"/>
    <w:rsid w:val="001A0A68"/>
    <w:rsid w:val="001A0EF8"/>
    <w:rsid w:val="001A3C61"/>
    <w:rsid w:val="001A4C01"/>
    <w:rsid w:val="001A505A"/>
    <w:rsid w:val="001A5412"/>
    <w:rsid w:val="001A545D"/>
    <w:rsid w:val="001A6392"/>
    <w:rsid w:val="001A6D68"/>
    <w:rsid w:val="001A7672"/>
    <w:rsid w:val="001A7D8D"/>
    <w:rsid w:val="001B07C7"/>
    <w:rsid w:val="001B0CB9"/>
    <w:rsid w:val="001B0FDB"/>
    <w:rsid w:val="001B17CE"/>
    <w:rsid w:val="001B3BA6"/>
    <w:rsid w:val="001B4686"/>
    <w:rsid w:val="001B4E75"/>
    <w:rsid w:val="001B5702"/>
    <w:rsid w:val="001B59FD"/>
    <w:rsid w:val="001B5A82"/>
    <w:rsid w:val="001B5BA3"/>
    <w:rsid w:val="001B5ED3"/>
    <w:rsid w:val="001B5F26"/>
    <w:rsid w:val="001B6A43"/>
    <w:rsid w:val="001B6E4F"/>
    <w:rsid w:val="001B7C49"/>
    <w:rsid w:val="001C326A"/>
    <w:rsid w:val="001C3696"/>
    <w:rsid w:val="001C49DC"/>
    <w:rsid w:val="001C4E3D"/>
    <w:rsid w:val="001C5937"/>
    <w:rsid w:val="001C59E1"/>
    <w:rsid w:val="001C667D"/>
    <w:rsid w:val="001C6818"/>
    <w:rsid w:val="001C74B4"/>
    <w:rsid w:val="001C75D6"/>
    <w:rsid w:val="001D03B5"/>
    <w:rsid w:val="001D05A9"/>
    <w:rsid w:val="001D0771"/>
    <w:rsid w:val="001D18E4"/>
    <w:rsid w:val="001D2AF6"/>
    <w:rsid w:val="001D2CD1"/>
    <w:rsid w:val="001D3977"/>
    <w:rsid w:val="001D47A4"/>
    <w:rsid w:val="001D59AA"/>
    <w:rsid w:val="001D5B7D"/>
    <w:rsid w:val="001D63CC"/>
    <w:rsid w:val="001E0FC6"/>
    <w:rsid w:val="001E1826"/>
    <w:rsid w:val="001E1B96"/>
    <w:rsid w:val="001E2830"/>
    <w:rsid w:val="001E2FC1"/>
    <w:rsid w:val="001E3130"/>
    <w:rsid w:val="001E31EF"/>
    <w:rsid w:val="001E32B1"/>
    <w:rsid w:val="001E424F"/>
    <w:rsid w:val="001E43A3"/>
    <w:rsid w:val="001E4556"/>
    <w:rsid w:val="001E5BFF"/>
    <w:rsid w:val="001E6383"/>
    <w:rsid w:val="001F086B"/>
    <w:rsid w:val="001F1FCD"/>
    <w:rsid w:val="001F2ABF"/>
    <w:rsid w:val="001F3657"/>
    <w:rsid w:val="001F436D"/>
    <w:rsid w:val="001F46B2"/>
    <w:rsid w:val="001F5DFE"/>
    <w:rsid w:val="001F5E3C"/>
    <w:rsid w:val="001F6429"/>
    <w:rsid w:val="001F722D"/>
    <w:rsid w:val="001F7829"/>
    <w:rsid w:val="001F7BEF"/>
    <w:rsid w:val="001F7DC5"/>
    <w:rsid w:val="001F7FF9"/>
    <w:rsid w:val="0020009E"/>
    <w:rsid w:val="002008D7"/>
    <w:rsid w:val="002024F8"/>
    <w:rsid w:val="00202683"/>
    <w:rsid w:val="00202A32"/>
    <w:rsid w:val="00202ADC"/>
    <w:rsid w:val="0020361C"/>
    <w:rsid w:val="0020400F"/>
    <w:rsid w:val="00205698"/>
    <w:rsid w:val="00205D8F"/>
    <w:rsid w:val="002062CA"/>
    <w:rsid w:val="002064AF"/>
    <w:rsid w:val="00206BE3"/>
    <w:rsid w:val="00207460"/>
    <w:rsid w:val="002076F0"/>
    <w:rsid w:val="002079AC"/>
    <w:rsid w:val="00210B9D"/>
    <w:rsid w:val="00211472"/>
    <w:rsid w:val="00211ED4"/>
    <w:rsid w:val="00212375"/>
    <w:rsid w:val="00213712"/>
    <w:rsid w:val="002150CB"/>
    <w:rsid w:val="002161C5"/>
    <w:rsid w:val="00216F82"/>
    <w:rsid w:val="00217671"/>
    <w:rsid w:val="002200F1"/>
    <w:rsid w:val="002219DD"/>
    <w:rsid w:val="00221CF7"/>
    <w:rsid w:val="00222F84"/>
    <w:rsid w:val="00223A18"/>
    <w:rsid w:val="00224606"/>
    <w:rsid w:val="0022489D"/>
    <w:rsid w:val="00224C85"/>
    <w:rsid w:val="00225102"/>
    <w:rsid w:val="00225290"/>
    <w:rsid w:val="002258F0"/>
    <w:rsid w:val="00225A40"/>
    <w:rsid w:val="00225AB9"/>
    <w:rsid w:val="002273D8"/>
    <w:rsid w:val="0023070D"/>
    <w:rsid w:val="00231570"/>
    <w:rsid w:val="00232E05"/>
    <w:rsid w:val="002342E5"/>
    <w:rsid w:val="002348CE"/>
    <w:rsid w:val="00234F58"/>
    <w:rsid w:val="002367BA"/>
    <w:rsid w:val="00240829"/>
    <w:rsid w:val="00240D8C"/>
    <w:rsid w:val="00240F9E"/>
    <w:rsid w:val="00240FAB"/>
    <w:rsid w:val="00242A48"/>
    <w:rsid w:val="00243190"/>
    <w:rsid w:val="00244459"/>
    <w:rsid w:val="00244BE7"/>
    <w:rsid w:val="00245526"/>
    <w:rsid w:val="00245C7A"/>
    <w:rsid w:val="00247E3A"/>
    <w:rsid w:val="00250B34"/>
    <w:rsid w:val="002517F2"/>
    <w:rsid w:val="002519C1"/>
    <w:rsid w:val="00251E42"/>
    <w:rsid w:val="00253FAB"/>
    <w:rsid w:val="00254628"/>
    <w:rsid w:val="0025532A"/>
    <w:rsid w:val="0025542B"/>
    <w:rsid w:val="00256DBB"/>
    <w:rsid w:val="00257447"/>
    <w:rsid w:val="00261522"/>
    <w:rsid w:val="00262B4B"/>
    <w:rsid w:val="002633F9"/>
    <w:rsid w:val="00264338"/>
    <w:rsid w:val="00266F8A"/>
    <w:rsid w:val="00266FAD"/>
    <w:rsid w:val="002678DC"/>
    <w:rsid w:val="00267C15"/>
    <w:rsid w:val="00267E9F"/>
    <w:rsid w:val="002702A0"/>
    <w:rsid w:val="002703D3"/>
    <w:rsid w:val="0027079E"/>
    <w:rsid w:val="00270BC6"/>
    <w:rsid w:val="00270CF6"/>
    <w:rsid w:val="0027100B"/>
    <w:rsid w:val="00271539"/>
    <w:rsid w:val="00272E8B"/>
    <w:rsid w:val="002732ED"/>
    <w:rsid w:val="002735EC"/>
    <w:rsid w:val="00274024"/>
    <w:rsid w:val="0027498D"/>
    <w:rsid w:val="00274CC4"/>
    <w:rsid w:val="0027526C"/>
    <w:rsid w:val="00275882"/>
    <w:rsid w:val="00275905"/>
    <w:rsid w:val="002767B4"/>
    <w:rsid w:val="00276848"/>
    <w:rsid w:val="00276D3D"/>
    <w:rsid w:val="00277432"/>
    <w:rsid w:val="00280E5C"/>
    <w:rsid w:val="002814B6"/>
    <w:rsid w:val="00282799"/>
    <w:rsid w:val="00283B4D"/>
    <w:rsid w:val="002844B6"/>
    <w:rsid w:val="002864A2"/>
    <w:rsid w:val="00286978"/>
    <w:rsid w:val="002869FF"/>
    <w:rsid w:val="00286F86"/>
    <w:rsid w:val="00287085"/>
    <w:rsid w:val="002909D3"/>
    <w:rsid w:val="002910C5"/>
    <w:rsid w:val="00291694"/>
    <w:rsid w:val="00291B13"/>
    <w:rsid w:val="00291F55"/>
    <w:rsid w:val="0029239E"/>
    <w:rsid w:val="00292759"/>
    <w:rsid w:val="002933CE"/>
    <w:rsid w:val="00293F56"/>
    <w:rsid w:val="00294A00"/>
    <w:rsid w:val="00294BC3"/>
    <w:rsid w:val="00296488"/>
    <w:rsid w:val="00296ACB"/>
    <w:rsid w:val="00296B82"/>
    <w:rsid w:val="00296CA6"/>
    <w:rsid w:val="002A1262"/>
    <w:rsid w:val="002A1516"/>
    <w:rsid w:val="002A17D4"/>
    <w:rsid w:val="002A1F88"/>
    <w:rsid w:val="002A331F"/>
    <w:rsid w:val="002A3A04"/>
    <w:rsid w:val="002A3AE4"/>
    <w:rsid w:val="002A4AED"/>
    <w:rsid w:val="002A4F39"/>
    <w:rsid w:val="002A6631"/>
    <w:rsid w:val="002B1FFD"/>
    <w:rsid w:val="002B2606"/>
    <w:rsid w:val="002B535D"/>
    <w:rsid w:val="002B5838"/>
    <w:rsid w:val="002B589F"/>
    <w:rsid w:val="002B60FA"/>
    <w:rsid w:val="002B64A5"/>
    <w:rsid w:val="002B6989"/>
    <w:rsid w:val="002C36EC"/>
    <w:rsid w:val="002C4189"/>
    <w:rsid w:val="002C4681"/>
    <w:rsid w:val="002C6FBD"/>
    <w:rsid w:val="002C7B3B"/>
    <w:rsid w:val="002C7FED"/>
    <w:rsid w:val="002D29FD"/>
    <w:rsid w:val="002D2CF8"/>
    <w:rsid w:val="002D3513"/>
    <w:rsid w:val="002D35F1"/>
    <w:rsid w:val="002D3AB2"/>
    <w:rsid w:val="002D5D13"/>
    <w:rsid w:val="002D60BF"/>
    <w:rsid w:val="002D6291"/>
    <w:rsid w:val="002D62F9"/>
    <w:rsid w:val="002D7297"/>
    <w:rsid w:val="002D7945"/>
    <w:rsid w:val="002D7AE3"/>
    <w:rsid w:val="002D7DB7"/>
    <w:rsid w:val="002E00D2"/>
    <w:rsid w:val="002E051F"/>
    <w:rsid w:val="002E218E"/>
    <w:rsid w:val="002E2CD0"/>
    <w:rsid w:val="002E3027"/>
    <w:rsid w:val="002E3E45"/>
    <w:rsid w:val="002E4C34"/>
    <w:rsid w:val="002E5825"/>
    <w:rsid w:val="002E60D5"/>
    <w:rsid w:val="002E6B4A"/>
    <w:rsid w:val="002E6DCD"/>
    <w:rsid w:val="002E7144"/>
    <w:rsid w:val="002E7E00"/>
    <w:rsid w:val="002F02BF"/>
    <w:rsid w:val="002F04F8"/>
    <w:rsid w:val="002F057D"/>
    <w:rsid w:val="002F0730"/>
    <w:rsid w:val="002F1200"/>
    <w:rsid w:val="002F14A2"/>
    <w:rsid w:val="002F1522"/>
    <w:rsid w:val="002F252B"/>
    <w:rsid w:val="002F2BE4"/>
    <w:rsid w:val="002F3732"/>
    <w:rsid w:val="002F3D8E"/>
    <w:rsid w:val="002F59AB"/>
    <w:rsid w:val="002F60AE"/>
    <w:rsid w:val="002F6335"/>
    <w:rsid w:val="002F6EBC"/>
    <w:rsid w:val="002F7B4D"/>
    <w:rsid w:val="003015AC"/>
    <w:rsid w:val="00301644"/>
    <w:rsid w:val="00303111"/>
    <w:rsid w:val="00303706"/>
    <w:rsid w:val="00304936"/>
    <w:rsid w:val="00304EEA"/>
    <w:rsid w:val="003051B2"/>
    <w:rsid w:val="00306390"/>
    <w:rsid w:val="00306DE2"/>
    <w:rsid w:val="003071EB"/>
    <w:rsid w:val="00310AD3"/>
    <w:rsid w:val="00311220"/>
    <w:rsid w:val="003117CD"/>
    <w:rsid w:val="0031304B"/>
    <w:rsid w:val="00314160"/>
    <w:rsid w:val="0031587B"/>
    <w:rsid w:val="00315A20"/>
    <w:rsid w:val="00317541"/>
    <w:rsid w:val="00321557"/>
    <w:rsid w:val="00321DCE"/>
    <w:rsid w:val="00321DEF"/>
    <w:rsid w:val="00322023"/>
    <w:rsid w:val="00322029"/>
    <w:rsid w:val="0032221C"/>
    <w:rsid w:val="00322496"/>
    <w:rsid w:val="00322919"/>
    <w:rsid w:val="00322A72"/>
    <w:rsid w:val="00322F67"/>
    <w:rsid w:val="00323052"/>
    <w:rsid w:val="0032423C"/>
    <w:rsid w:val="0032466E"/>
    <w:rsid w:val="00326887"/>
    <w:rsid w:val="00326C75"/>
    <w:rsid w:val="00326E75"/>
    <w:rsid w:val="00327654"/>
    <w:rsid w:val="00327B23"/>
    <w:rsid w:val="00330161"/>
    <w:rsid w:val="0033117C"/>
    <w:rsid w:val="00332633"/>
    <w:rsid w:val="00332C37"/>
    <w:rsid w:val="00332FEA"/>
    <w:rsid w:val="00333F96"/>
    <w:rsid w:val="00335294"/>
    <w:rsid w:val="00335595"/>
    <w:rsid w:val="00336449"/>
    <w:rsid w:val="00337672"/>
    <w:rsid w:val="00341972"/>
    <w:rsid w:val="003420CE"/>
    <w:rsid w:val="00342DC9"/>
    <w:rsid w:val="00343FB9"/>
    <w:rsid w:val="00344786"/>
    <w:rsid w:val="003457D8"/>
    <w:rsid w:val="0034600B"/>
    <w:rsid w:val="00347C60"/>
    <w:rsid w:val="00347F92"/>
    <w:rsid w:val="0035053D"/>
    <w:rsid w:val="00351061"/>
    <w:rsid w:val="00351163"/>
    <w:rsid w:val="00351816"/>
    <w:rsid w:val="003518E0"/>
    <w:rsid w:val="00351E8C"/>
    <w:rsid w:val="00352C09"/>
    <w:rsid w:val="00352F54"/>
    <w:rsid w:val="00355044"/>
    <w:rsid w:val="003556B6"/>
    <w:rsid w:val="00356033"/>
    <w:rsid w:val="00357C53"/>
    <w:rsid w:val="00362C6B"/>
    <w:rsid w:val="003634E3"/>
    <w:rsid w:val="00363941"/>
    <w:rsid w:val="00363B2D"/>
    <w:rsid w:val="0036474E"/>
    <w:rsid w:val="00364852"/>
    <w:rsid w:val="00364A3C"/>
    <w:rsid w:val="003658B2"/>
    <w:rsid w:val="003660C7"/>
    <w:rsid w:val="00367F2E"/>
    <w:rsid w:val="00367FA9"/>
    <w:rsid w:val="0037013C"/>
    <w:rsid w:val="00371EF6"/>
    <w:rsid w:val="00371F37"/>
    <w:rsid w:val="00372842"/>
    <w:rsid w:val="00373579"/>
    <w:rsid w:val="00373EF2"/>
    <w:rsid w:val="00373FF0"/>
    <w:rsid w:val="003801EF"/>
    <w:rsid w:val="0038128F"/>
    <w:rsid w:val="00381A43"/>
    <w:rsid w:val="0038234B"/>
    <w:rsid w:val="00382454"/>
    <w:rsid w:val="00382DC3"/>
    <w:rsid w:val="003834E3"/>
    <w:rsid w:val="0038445B"/>
    <w:rsid w:val="003844A3"/>
    <w:rsid w:val="003847BD"/>
    <w:rsid w:val="003865D0"/>
    <w:rsid w:val="0039047F"/>
    <w:rsid w:val="00390BDF"/>
    <w:rsid w:val="00392130"/>
    <w:rsid w:val="00392340"/>
    <w:rsid w:val="0039257E"/>
    <w:rsid w:val="00392A55"/>
    <w:rsid w:val="00393D1A"/>
    <w:rsid w:val="00393F30"/>
    <w:rsid w:val="003A29D2"/>
    <w:rsid w:val="003A3461"/>
    <w:rsid w:val="003A4447"/>
    <w:rsid w:val="003A4BAC"/>
    <w:rsid w:val="003A4D3C"/>
    <w:rsid w:val="003A54B9"/>
    <w:rsid w:val="003A59CF"/>
    <w:rsid w:val="003A65BE"/>
    <w:rsid w:val="003A6A73"/>
    <w:rsid w:val="003A76C1"/>
    <w:rsid w:val="003B175A"/>
    <w:rsid w:val="003B1A4A"/>
    <w:rsid w:val="003B1C90"/>
    <w:rsid w:val="003B1E01"/>
    <w:rsid w:val="003B1E3D"/>
    <w:rsid w:val="003B2001"/>
    <w:rsid w:val="003B2098"/>
    <w:rsid w:val="003B23A0"/>
    <w:rsid w:val="003B34BF"/>
    <w:rsid w:val="003B5850"/>
    <w:rsid w:val="003B6DB6"/>
    <w:rsid w:val="003B78C0"/>
    <w:rsid w:val="003C0426"/>
    <w:rsid w:val="003C0EFD"/>
    <w:rsid w:val="003C1752"/>
    <w:rsid w:val="003C1E36"/>
    <w:rsid w:val="003C24B2"/>
    <w:rsid w:val="003C263A"/>
    <w:rsid w:val="003C39DA"/>
    <w:rsid w:val="003C3EDA"/>
    <w:rsid w:val="003C4CFB"/>
    <w:rsid w:val="003C5B02"/>
    <w:rsid w:val="003C5E17"/>
    <w:rsid w:val="003C5EA6"/>
    <w:rsid w:val="003C6392"/>
    <w:rsid w:val="003C6D85"/>
    <w:rsid w:val="003C7432"/>
    <w:rsid w:val="003C7F6E"/>
    <w:rsid w:val="003D0A48"/>
    <w:rsid w:val="003D14FC"/>
    <w:rsid w:val="003D29FD"/>
    <w:rsid w:val="003D2B1F"/>
    <w:rsid w:val="003D38C2"/>
    <w:rsid w:val="003D5AFB"/>
    <w:rsid w:val="003D623C"/>
    <w:rsid w:val="003D63D8"/>
    <w:rsid w:val="003E0B07"/>
    <w:rsid w:val="003E11F5"/>
    <w:rsid w:val="003E28CE"/>
    <w:rsid w:val="003E29B0"/>
    <w:rsid w:val="003E2E16"/>
    <w:rsid w:val="003E30E8"/>
    <w:rsid w:val="003E45D7"/>
    <w:rsid w:val="003E4AB3"/>
    <w:rsid w:val="003E4B06"/>
    <w:rsid w:val="003E5C6B"/>
    <w:rsid w:val="003E6A14"/>
    <w:rsid w:val="003E7B9C"/>
    <w:rsid w:val="003E7E41"/>
    <w:rsid w:val="003F136C"/>
    <w:rsid w:val="003F1A48"/>
    <w:rsid w:val="003F1D05"/>
    <w:rsid w:val="003F2710"/>
    <w:rsid w:val="003F5D5D"/>
    <w:rsid w:val="003F5F67"/>
    <w:rsid w:val="003F64E1"/>
    <w:rsid w:val="003F7528"/>
    <w:rsid w:val="003F7AFF"/>
    <w:rsid w:val="00401E28"/>
    <w:rsid w:val="00401F13"/>
    <w:rsid w:val="00404B6A"/>
    <w:rsid w:val="00407056"/>
    <w:rsid w:val="00410007"/>
    <w:rsid w:val="0041026D"/>
    <w:rsid w:val="00410F53"/>
    <w:rsid w:val="00411332"/>
    <w:rsid w:val="0041164C"/>
    <w:rsid w:val="004119D8"/>
    <w:rsid w:val="004123CF"/>
    <w:rsid w:val="00412535"/>
    <w:rsid w:val="0041323C"/>
    <w:rsid w:val="00413683"/>
    <w:rsid w:val="00413703"/>
    <w:rsid w:val="0041499C"/>
    <w:rsid w:val="00414D39"/>
    <w:rsid w:val="004151C3"/>
    <w:rsid w:val="00416537"/>
    <w:rsid w:val="004203BC"/>
    <w:rsid w:val="00421AE4"/>
    <w:rsid w:val="00421FD7"/>
    <w:rsid w:val="004233A4"/>
    <w:rsid w:val="004233D5"/>
    <w:rsid w:val="00425FFE"/>
    <w:rsid w:val="00426020"/>
    <w:rsid w:val="00426EEC"/>
    <w:rsid w:val="00427B9B"/>
    <w:rsid w:val="0043076B"/>
    <w:rsid w:val="00430818"/>
    <w:rsid w:val="0043113D"/>
    <w:rsid w:val="004326A5"/>
    <w:rsid w:val="0043380A"/>
    <w:rsid w:val="00434803"/>
    <w:rsid w:val="00434C19"/>
    <w:rsid w:val="00435487"/>
    <w:rsid w:val="00435C24"/>
    <w:rsid w:val="0043634E"/>
    <w:rsid w:val="00440101"/>
    <w:rsid w:val="00440404"/>
    <w:rsid w:val="00440E06"/>
    <w:rsid w:val="00440E39"/>
    <w:rsid w:val="00440FB4"/>
    <w:rsid w:val="00441259"/>
    <w:rsid w:val="004419B1"/>
    <w:rsid w:val="00442643"/>
    <w:rsid w:val="00443B07"/>
    <w:rsid w:val="00443C01"/>
    <w:rsid w:val="0044574D"/>
    <w:rsid w:val="00447166"/>
    <w:rsid w:val="00447540"/>
    <w:rsid w:val="004479C7"/>
    <w:rsid w:val="00450DC8"/>
    <w:rsid w:val="00452423"/>
    <w:rsid w:val="00455134"/>
    <w:rsid w:val="004556A6"/>
    <w:rsid w:val="00461847"/>
    <w:rsid w:val="00462D1C"/>
    <w:rsid w:val="004636F5"/>
    <w:rsid w:val="00464FA3"/>
    <w:rsid w:val="004650CE"/>
    <w:rsid w:val="004655D1"/>
    <w:rsid w:val="0046574B"/>
    <w:rsid w:val="004679DE"/>
    <w:rsid w:val="0047053D"/>
    <w:rsid w:val="00471A04"/>
    <w:rsid w:val="00471CEE"/>
    <w:rsid w:val="0047411B"/>
    <w:rsid w:val="00474447"/>
    <w:rsid w:val="0047478E"/>
    <w:rsid w:val="00475ACE"/>
    <w:rsid w:val="00477819"/>
    <w:rsid w:val="00477C81"/>
    <w:rsid w:val="004807C3"/>
    <w:rsid w:val="00480942"/>
    <w:rsid w:val="004810B0"/>
    <w:rsid w:val="00481735"/>
    <w:rsid w:val="0048246B"/>
    <w:rsid w:val="00482D0D"/>
    <w:rsid w:val="004837CF"/>
    <w:rsid w:val="00484D68"/>
    <w:rsid w:val="00487CE3"/>
    <w:rsid w:val="00487DC0"/>
    <w:rsid w:val="00487FE7"/>
    <w:rsid w:val="00490FC3"/>
    <w:rsid w:val="0049147C"/>
    <w:rsid w:val="004929D0"/>
    <w:rsid w:val="00494043"/>
    <w:rsid w:val="00494117"/>
    <w:rsid w:val="00494201"/>
    <w:rsid w:val="004945F9"/>
    <w:rsid w:val="00495A9C"/>
    <w:rsid w:val="004A0AF0"/>
    <w:rsid w:val="004A0BB6"/>
    <w:rsid w:val="004A1B18"/>
    <w:rsid w:val="004A281F"/>
    <w:rsid w:val="004A2C94"/>
    <w:rsid w:val="004A3087"/>
    <w:rsid w:val="004A32E2"/>
    <w:rsid w:val="004A378F"/>
    <w:rsid w:val="004B267A"/>
    <w:rsid w:val="004B2755"/>
    <w:rsid w:val="004B2A9A"/>
    <w:rsid w:val="004B2B1F"/>
    <w:rsid w:val="004B6891"/>
    <w:rsid w:val="004B7339"/>
    <w:rsid w:val="004C0124"/>
    <w:rsid w:val="004C0342"/>
    <w:rsid w:val="004C0A3D"/>
    <w:rsid w:val="004C0D3E"/>
    <w:rsid w:val="004C169E"/>
    <w:rsid w:val="004C20A6"/>
    <w:rsid w:val="004C2658"/>
    <w:rsid w:val="004C2A98"/>
    <w:rsid w:val="004C3305"/>
    <w:rsid w:val="004C3FE7"/>
    <w:rsid w:val="004C54F3"/>
    <w:rsid w:val="004C5A06"/>
    <w:rsid w:val="004C6238"/>
    <w:rsid w:val="004C6A8A"/>
    <w:rsid w:val="004C7C2F"/>
    <w:rsid w:val="004C7EE9"/>
    <w:rsid w:val="004D0170"/>
    <w:rsid w:val="004D01AF"/>
    <w:rsid w:val="004D0401"/>
    <w:rsid w:val="004D0FB9"/>
    <w:rsid w:val="004D1737"/>
    <w:rsid w:val="004D1D37"/>
    <w:rsid w:val="004D2A57"/>
    <w:rsid w:val="004D4220"/>
    <w:rsid w:val="004D611D"/>
    <w:rsid w:val="004D6F37"/>
    <w:rsid w:val="004D7478"/>
    <w:rsid w:val="004D770B"/>
    <w:rsid w:val="004D7776"/>
    <w:rsid w:val="004E0324"/>
    <w:rsid w:val="004E183E"/>
    <w:rsid w:val="004E1B61"/>
    <w:rsid w:val="004E22B6"/>
    <w:rsid w:val="004E344F"/>
    <w:rsid w:val="004E59F5"/>
    <w:rsid w:val="004E61A5"/>
    <w:rsid w:val="004E7C82"/>
    <w:rsid w:val="004F1EF8"/>
    <w:rsid w:val="004F3C8A"/>
    <w:rsid w:val="004F775E"/>
    <w:rsid w:val="00500EB6"/>
    <w:rsid w:val="00502643"/>
    <w:rsid w:val="00503080"/>
    <w:rsid w:val="00503D6F"/>
    <w:rsid w:val="00504095"/>
    <w:rsid w:val="00504453"/>
    <w:rsid w:val="00505272"/>
    <w:rsid w:val="0050545C"/>
    <w:rsid w:val="005065A9"/>
    <w:rsid w:val="005067AE"/>
    <w:rsid w:val="0051047D"/>
    <w:rsid w:val="00512414"/>
    <w:rsid w:val="0051332E"/>
    <w:rsid w:val="00513C76"/>
    <w:rsid w:val="005141D9"/>
    <w:rsid w:val="00515196"/>
    <w:rsid w:val="00515BCC"/>
    <w:rsid w:val="00516208"/>
    <w:rsid w:val="00516EDE"/>
    <w:rsid w:val="0051739C"/>
    <w:rsid w:val="00517A1A"/>
    <w:rsid w:val="00521F55"/>
    <w:rsid w:val="0052252B"/>
    <w:rsid w:val="005227AC"/>
    <w:rsid w:val="0052343A"/>
    <w:rsid w:val="00523A36"/>
    <w:rsid w:val="00524BD1"/>
    <w:rsid w:val="00526076"/>
    <w:rsid w:val="00526953"/>
    <w:rsid w:val="0052723F"/>
    <w:rsid w:val="00527360"/>
    <w:rsid w:val="00532576"/>
    <w:rsid w:val="0053257B"/>
    <w:rsid w:val="00532A2C"/>
    <w:rsid w:val="0053379C"/>
    <w:rsid w:val="00533DF8"/>
    <w:rsid w:val="005348EE"/>
    <w:rsid w:val="00534A3E"/>
    <w:rsid w:val="00535E51"/>
    <w:rsid w:val="0053683E"/>
    <w:rsid w:val="00536E2D"/>
    <w:rsid w:val="005371C8"/>
    <w:rsid w:val="005372E3"/>
    <w:rsid w:val="005373D6"/>
    <w:rsid w:val="00540256"/>
    <w:rsid w:val="00540DE3"/>
    <w:rsid w:val="00541C0E"/>
    <w:rsid w:val="005420EC"/>
    <w:rsid w:val="00543372"/>
    <w:rsid w:val="00543801"/>
    <w:rsid w:val="005439AD"/>
    <w:rsid w:val="00543B4F"/>
    <w:rsid w:val="00545A1D"/>
    <w:rsid w:val="005464D3"/>
    <w:rsid w:val="00546914"/>
    <w:rsid w:val="00546A53"/>
    <w:rsid w:val="00546B9A"/>
    <w:rsid w:val="00546E24"/>
    <w:rsid w:val="0055061C"/>
    <w:rsid w:val="00551A06"/>
    <w:rsid w:val="00552089"/>
    <w:rsid w:val="005538AD"/>
    <w:rsid w:val="00553BEE"/>
    <w:rsid w:val="00554AE2"/>
    <w:rsid w:val="00554BEA"/>
    <w:rsid w:val="0055555A"/>
    <w:rsid w:val="00557880"/>
    <w:rsid w:val="005579A6"/>
    <w:rsid w:val="00560A66"/>
    <w:rsid w:val="005625D3"/>
    <w:rsid w:val="005640A6"/>
    <w:rsid w:val="005656CA"/>
    <w:rsid w:val="00566671"/>
    <w:rsid w:val="00566B4C"/>
    <w:rsid w:val="00572A71"/>
    <w:rsid w:val="00572CA5"/>
    <w:rsid w:val="0057350A"/>
    <w:rsid w:val="0057412F"/>
    <w:rsid w:val="0057611E"/>
    <w:rsid w:val="00576E55"/>
    <w:rsid w:val="005808D7"/>
    <w:rsid w:val="00581463"/>
    <w:rsid w:val="00582638"/>
    <w:rsid w:val="00584245"/>
    <w:rsid w:val="005847B3"/>
    <w:rsid w:val="00587298"/>
    <w:rsid w:val="0058790E"/>
    <w:rsid w:val="005901CE"/>
    <w:rsid w:val="005906E0"/>
    <w:rsid w:val="005908D4"/>
    <w:rsid w:val="00590E99"/>
    <w:rsid w:val="00591030"/>
    <w:rsid w:val="00591FF8"/>
    <w:rsid w:val="00593D0B"/>
    <w:rsid w:val="00593E88"/>
    <w:rsid w:val="0059480F"/>
    <w:rsid w:val="00596291"/>
    <w:rsid w:val="00596493"/>
    <w:rsid w:val="005966D2"/>
    <w:rsid w:val="005A0D27"/>
    <w:rsid w:val="005A118D"/>
    <w:rsid w:val="005A14FB"/>
    <w:rsid w:val="005A1847"/>
    <w:rsid w:val="005A27A0"/>
    <w:rsid w:val="005A2E83"/>
    <w:rsid w:val="005A3036"/>
    <w:rsid w:val="005A691B"/>
    <w:rsid w:val="005A7154"/>
    <w:rsid w:val="005A7521"/>
    <w:rsid w:val="005A769C"/>
    <w:rsid w:val="005A78C7"/>
    <w:rsid w:val="005A7BB9"/>
    <w:rsid w:val="005A7FA7"/>
    <w:rsid w:val="005A7FBF"/>
    <w:rsid w:val="005B13A5"/>
    <w:rsid w:val="005B1442"/>
    <w:rsid w:val="005B1EAF"/>
    <w:rsid w:val="005B4833"/>
    <w:rsid w:val="005B4EB0"/>
    <w:rsid w:val="005B60BC"/>
    <w:rsid w:val="005B662D"/>
    <w:rsid w:val="005B7869"/>
    <w:rsid w:val="005B7EF3"/>
    <w:rsid w:val="005C0450"/>
    <w:rsid w:val="005C0A14"/>
    <w:rsid w:val="005C0DC2"/>
    <w:rsid w:val="005C16B8"/>
    <w:rsid w:val="005C20B6"/>
    <w:rsid w:val="005C2E53"/>
    <w:rsid w:val="005C3216"/>
    <w:rsid w:val="005C3586"/>
    <w:rsid w:val="005C5215"/>
    <w:rsid w:val="005C5626"/>
    <w:rsid w:val="005C6693"/>
    <w:rsid w:val="005C71F0"/>
    <w:rsid w:val="005C7505"/>
    <w:rsid w:val="005D0129"/>
    <w:rsid w:val="005D0A0F"/>
    <w:rsid w:val="005D0C16"/>
    <w:rsid w:val="005D1C3C"/>
    <w:rsid w:val="005D27B9"/>
    <w:rsid w:val="005D2C4E"/>
    <w:rsid w:val="005D3991"/>
    <w:rsid w:val="005D5BF1"/>
    <w:rsid w:val="005D6633"/>
    <w:rsid w:val="005D755B"/>
    <w:rsid w:val="005E0920"/>
    <w:rsid w:val="005E1ADF"/>
    <w:rsid w:val="005E29D3"/>
    <w:rsid w:val="005E315C"/>
    <w:rsid w:val="005E376B"/>
    <w:rsid w:val="005E64A2"/>
    <w:rsid w:val="005E69E4"/>
    <w:rsid w:val="005F01B8"/>
    <w:rsid w:val="005F0EB4"/>
    <w:rsid w:val="005F1BF7"/>
    <w:rsid w:val="005F1D5B"/>
    <w:rsid w:val="005F31B6"/>
    <w:rsid w:val="005F32C6"/>
    <w:rsid w:val="005F33A7"/>
    <w:rsid w:val="005F3B49"/>
    <w:rsid w:val="005F47E1"/>
    <w:rsid w:val="005F4891"/>
    <w:rsid w:val="005F48F6"/>
    <w:rsid w:val="005F6669"/>
    <w:rsid w:val="005F6D90"/>
    <w:rsid w:val="005F77B7"/>
    <w:rsid w:val="00600F63"/>
    <w:rsid w:val="00601541"/>
    <w:rsid w:val="00601E8C"/>
    <w:rsid w:val="0060239A"/>
    <w:rsid w:val="0060469C"/>
    <w:rsid w:val="0060485C"/>
    <w:rsid w:val="00605009"/>
    <w:rsid w:val="00606A18"/>
    <w:rsid w:val="00606E7E"/>
    <w:rsid w:val="00607155"/>
    <w:rsid w:val="006076F2"/>
    <w:rsid w:val="00611A0C"/>
    <w:rsid w:val="006122D3"/>
    <w:rsid w:val="00612D30"/>
    <w:rsid w:val="006135D9"/>
    <w:rsid w:val="00615C40"/>
    <w:rsid w:val="006167AC"/>
    <w:rsid w:val="00616DE7"/>
    <w:rsid w:val="006208BC"/>
    <w:rsid w:val="00620A13"/>
    <w:rsid w:val="00620A14"/>
    <w:rsid w:val="0062106A"/>
    <w:rsid w:val="00621DB6"/>
    <w:rsid w:val="00623722"/>
    <w:rsid w:val="00623A3E"/>
    <w:rsid w:val="00623B75"/>
    <w:rsid w:val="0062466D"/>
    <w:rsid w:val="006250C8"/>
    <w:rsid w:val="006251AD"/>
    <w:rsid w:val="0063306E"/>
    <w:rsid w:val="0063386D"/>
    <w:rsid w:val="00633FEE"/>
    <w:rsid w:val="00634936"/>
    <w:rsid w:val="00636D6C"/>
    <w:rsid w:val="0063758C"/>
    <w:rsid w:val="00637ED2"/>
    <w:rsid w:val="00640104"/>
    <w:rsid w:val="00640BA8"/>
    <w:rsid w:val="00642A0D"/>
    <w:rsid w:val="00644090"/>
    <w:rsid w:val="00644B13"/>
    <w:rsid w:val="006465E5"/>
    <w:rsid w:val="006477A4"/>
    <w:rsid w:val="00652E7F"/>
    <w:rsid w:val="006536C4"/>
    <w:rsid w:val="00654287"/>
    <w:rsid w:val="006547C3"/>
    <w:rsid w:val="0065630D"/>
    <w:rsid w:val="006564E7"/>
    <w:rsid w:val="00656613"/>
    <w:rsid w:val="0065709A"/>
    <w:rsid w:val="006571C1"/>
    <w:rsid w:val="006603C9"/>
    <w:rsid w:val="00660CF7"/>
    <w:rsid w:val="00662ABA"/>
    <w:rsid w:val="00662F16"/>
    <w:rsid w:val="006646B3"/>
    <w:rsid w:val="00664882"/>
    <w:rsid w:val="0066642F"/>
    <w:rsid w:val="006664C4"/>
    <w:rsid w:val="00666E61"/>
    <w:rsid w:val="00667DB6"/>
    <w:rsid w:val="00671264"/>
    <w:rsid w:val="00672405"/>
    <w:rsid w:val="00672FC1"/>
    <w:rsid w:val="006752D2"/>
    <w:rsid w:val="00675E7E"/>
    <w:rsid w:val="00676588"/>
    <w:rsid w:val="006765AF"/>
    <w:rsid w:val="00677B4F"/>
    <w:rsid w:val="00677F3F"/>
    <w:rsid w:val="00677F73"/>
    <w:rsid w:val="006825BB"/>
    <w:rsid w:val="006829BA"/>
    <w:rsid w:val="00682B95"/>
    <w:rsid w:val="00682C56"/>
    <w:rsid w:val="00684624"/>
    <w:rsid w:val="00684CBD"/>
    <w:rsid w:val="00685DD0"/>
    <w:rsid w:val="00685F93"/>
    <w:rsid w:val="0068626A"/>
    <w:rsid w:val="00686420"/>
    <w:rsid w:val="006869D8"/>
    <w:rsid w:val="00686B1E"/>
    <w:rsid w:val="00687A2D"/>
    <w:rsid w:val="00687C09"/>
    <w:rsid w:val="00690228"/>
    <w:rsid w:val="00691498"/>
    <w:rsid w:val="0069183A"/>
    <w:rsid w:val="0069330B"/>
    <w:rsid w:val="006945FE"/>
    <w:rsid w:val="006946DB"/>
    <w:rsid w:val="00694F6E"/>
    <w:rsid w:val="006A2176"/>
    <w:rsid w:val="006A238D"/>
    <w:rsid w:val="006A2A87"/>
    <w:rsid w:val="006A48D2"/>
    <w:rsid w:val="006A4D9E"/>
    <w:rsid w:val="006A6565"/>
    <w:rsid w:val="006A795B"/>
    <w:rsid w:val="006A7A35"/>
    <w:rsid w:val="006A7BB5"/>
    <w:rsid w:val="006A7C51"/>
    <w:rsid w:val="006B03D3"/>
    <w:rsid w:val="006B0829"/>
    <w:rsid w:val="006B18DE"/>
    <w:rsid w:val="006B3403"/>
    <w:rsid w:val="006B3F10"/>
    <w:rsid w:val="006B4BE7"/>
    <w:rsid w:val="006B5C5D"/>
    <w:rsid w:val="006B63C6"/>
    <w:rsid w:val="006C0802"/>
    <w:rsid w:val="006C1B8B"/>
    <w:rsid w:val="006C23A8"/>
    <w:rsid w:val="006C23BF"/>
    <w:rsid w:val="006C4800"/>
    <w:rsid w:val="006C5581"/>
    <w:rsid w:val="006C5F49"/>
    <w:rsid w:val="006C7ED5"/>
    <w:rsid w:val="006D0D1E"/>
    <w:rsid w:val="006D268F"/>
    <w:rsid w:val="006D2D1D"/>
    <w:rsid w:val="006D2DFA"/>
    <w:rsid w:val="006D3772"/>
    <w:rsid w:val="006D3A28"/>
    <w:rsid w:val="006D74DF"/>
    <w:rsid w:val="006D76C5"/>
    <w:rsid w:val="006E04AC"/>
    <w:rsid w:val="006E057E"/>
    <w:rsid w:val="006E3702"/>
    <w:rsid w:val="006E38E7"/>
    <w:rsid w:val="006E4065"/>
    <w:rsid w:val="006E41F0"/>
    <w:rsid w:val="006E45D5"/>
    <w:rsid w:val="006E4D25"/>
    <w:rsid w:val="006E69D8"/>
    <w:rsid w:val="006E7EBE"/>
    <w:rsid w:val="006F002C"/>
    <w:rsid w:val="006F0DBA"/>
    <w:rsid w:val="006F1DB8"/>
    <w:rsid w:val="006F1F5B"/>
    <w:rsid w:val="006F2004"/>
    <w:rsid w:val="006F2A2A"/>
    <w:rsid w:val="006F2B6F"/>
    <w:rsid w:val="006F3C8F"/>
    <w:rsid w:val="006F4562"/>
    <w:rsid w:val="006F4EB6"/>
    <w:rsid w:val="006F5B5D"/>
    <w:rsid w:val="006F5C64"/>
    <w:rsid w:val="006F6376"/>
    <w:rsid w:val="006F66DD"/>
    <w:rsid w:val="006F6795"/>
    <w:rsid w:val="006F6E4C"/>
    <w:rsid w:val="006F6EC0"/>
    <w:rsid w:val="006F7282"/>
    <w:rsid w:val="007001FD"/>
    <w:rsid w:val="0070034C"/>
    <w:rsid w:val="00700A19"/>
    <w:rsid w:val="0070134E"/>
    <w:rsid w:val="00701BDA"/>
    <w:rsid w:val="00701C0B"/>
    <w:rsid w:val="00701F5B"/>
    <w:rsid w:val="00702A5C"/>
    <w:rsid w:val="00702F37"/>
    <w:rsid w:val="00703383"/>
    <w:rsid w:val="0070410A"/>
    <w:rsid w:val="0070471D"/>
    <w:rsid w:val="00706E42"/>
    <w:rsid w:val="007071C5"/>
    <w:rsid w:val="00707746"/>
    <w:rsid w:val="00707960"/>
    <w:rsid w:val="00710196"/>
    <w:rsid w:val="007101AB"/>
    <w:rsid w:val="00711AF0"/>
    <w:rsid w:val="00711E27"/>
    <w:rsid w:val="00711FFC"/>
    <w:rsid w:val="0071224E"/>
    <w:rsid w:val="00712F74"/>
    <w:rsid w:val="0071363F"/>
    <w:rsid w:val="0071521F"/>
    <w:rsid w:val="007203BA"/>
    <w:rsid w:val="007208FA"/>
    <w:rsid w:val="00721028"/>
    <w:rsid w:val="007236B2"/>
    <w:rsid w:val="00723F69"/>
    <w:rsid w:val="00725D03"/>
    <w:rsid w:val="00726461"/>
    <w:rsid w:val="00726758"/>
    <w:rsid w:val="0072684E"/>
    <w:rsid w:val="0072747C"/>
    <w:rsid w:val="00727AA7"/>
    <w:rsid w:val="00731DBF"/>
    <w:rsid w:val="007335F0"/>
    <w:rsid w:val="00733F58"/>
    <w:rsid w:val="007369FC"/>
    <w:rsid w:val="007374C7"/>
    <w:rsid w:val="00737B9B"/>
    <w:rsid w:val="00740338"/>
    <w:rsid w:val="007406C8"/>
    <w:rsid w:val="00740AAB"/>
    <w:rsid w:val="0074238C"/>
    <w:rsid w:val="00742F22"/>
    <w:rsid w:val="00743885"/>
    <w:rsid w:val="007449DF"/>
    <w:rsid w:val="00746BEB"/>
    <w:rsid w:val="00746C42"/>
    <w:rsid w:val="007479FB"/>
    <w:rsid w:val="007500F6"/>
    <w:rsid w:val="00751F94"/>
    <w:rsid w:val="00752344"/>
    <w:rsid w:val="00752429"/>
    <w:rsid w:val="00753BFD"/>
    <w:rsid w:val="0075630A"/>
    <w:rsid w:val="0075739F"/>
    <w:rsid w:val="00757ABF"/>
    <w:rsid w:val="007612EE"/>
    <w:rsid w:val="00763AF4"/>
    <w:rsid w:val="00764299"/>
    <w:rsid w:val="00764740"/>
    <w:rsid w:val="00764C93"/>
    <w:rsid w:val="00767216"/>
    <w:rsid w:val="00767248"/>
    <w:rsid w:val="00767D26"/>
    <w:rsid w:val="007707F7"/>
    <w:rsid w:val="00771F26"/>
    <w:rsid w:val="00773D82"/>
    <w:rsid w:val="007746DD"/>
    <w:rsid w:val="00774E65"/>
    <w:rsid w:val="00776011"/>
    <w:rsid w:val="0077651E"/>
    <w:rsid w:val="00776548"/>
    <w:rsid w:val="0077662E"/>
    <w:rsid w:val="00776DF6"/>
    <w:rsid w:val="0077758B"/>
    <w:rsid w:val="00777A64"/>
    <w:rsid w:val="00781C16"/>
    <w:rsid w:val="00782FD5"/>
    <w:rsid w:val="00783372"/>
    <w:rsid w:val="00783EAF"/>
    <w:rsid w:val="007857BF"/>
    <w:rsid w:val="0078667D"/>
    <w:rsid w:val="00787BA1"/>
    <w:rsid w:val="00790349"/>
    <w:rsid w:val="00790FD6"/>
    <w:rsid w:val="007913F1"/>
    <w:rsid w:val="007917D1"/>
    <w:rsid w:val="00791DF6"/>
    <w:rsid w:val="00792765"/>
    <w:rsid w:val="00793356"/>
    <w:rsid w:val="00793740"/>
    <w:rsid w:val="00793C3E"/>
    <w:rsid w:val="00794CC2"/>
    <w:rsid w:val="00794E00"/>
    <w:rsid w:val="0079538E"/>
    <w:rsid w:val="007954DC"/>
    <w:rsid w:val="00796812"/>
    <w:rsid w:val="0079790C"/>
    <w:rsid w:val="007A00B5"/>
    <w:rsid w:val="007A20D0"/>
    <w:rsid w:val="007A2118"/>
    <w:rsid w:val="007A267C"/>
    <w:rsid w:val="007A31BD"/>
    <w:rsid w:val="007A3B31"/>
    <w:rsid w:val="007A42DD"/>
    <w:rsid w:val="007A61FB"/>
    <w:rsid w:val="007A6D29"/>
    <w:rsid w:val="007B0A73"/>
    <w:rsid w:val="007B0BAD"/>
    <w:rsid w:val="007B112F"/>
    <w:rsid w:val="007B1AAA"/>
    <w:rsid w:val="007B1D16"/>
    <w:rsid w:val="007B21B8"/>
    <w:rsid w:val="007B30C5"/>
    <w:rsid w:val="007B5AFF"/>
    <w:rsid w:val="007B71B2"/>
    <w:rsid w:val="007C091D"/>
    <w:rsid w:val="007C1045"/>
    <w:rsid w:val="007C167F"/>
    <w:rsid w:val="007C228C"/>
    <w:rsid w:val="007C24C4"/>
    <w:rsid w:val="007C39A0"/>
    <w:rsid w:val="007C45A1"/>
    <w:rsid w:val="007C4BD3"/>
    <w:rsid w:val="007C5BE0"/>
    <w:rsid w:val="007C7682"/>
    <w:rsid w:val="007C7B44"/>
    <w:rsid w:val="007D2E1F"/>
    <w:rsid w:val="007D47C8"/>
    <w:rsid w:val="007D52A2"/>
    <w:rsid w:val="007D55A5"/>
    <w:rsid w:val="007D5785"/>
    <w:rsid w:val="007D5B7F"/>
    <w:rsid w:val="007D60BF"/>
    <w:rsid w:val="007D68E1"/>
    <w:rsid w:val="007D7FF0"/>
    <w:rsid w:val="007E08B7"/>
    <w:rsid w:val="007E0E48"/>
    <w:rsid w:val="007E1664"/>
    <w:rsid w:val="007E2990"/>
    <w:rsid w:val="007E2CF0"/>
    <w:rsid w:val="007E420A"/>
    <w:rsid w:val="007E44C3"/>
    <w:rsid w:val="007E4F98"/>
    <w:rsid w:val="007E5AD2"/>
    <w:rsid w:val="007E64FC"/>
    <w:rsid w:val="007F0DC1"/>
    <w:rsid w:val="007F2C62"/>
    <w:rsid w:val="007F31A2"/>
    <w:rsid w:val="007F423E"/>
    <w:rsid w:val="007F4C89"/>
    <w:rsid w:val="007F54CC"/>
    <w:rsid w:val="007F62A6"/>
    <w:rsid w:val="007F6A2E"/>
    <w:rsid w:val="00800272"/>
    <w:rsid w:val="008003BE"/>
    <w:rsid w:val="008004F9"/>
    <w:rsid w:val="00801A15"/>
    <w:rsid w:val="0080242E"/>
    <w:rsid w:val="008031E0"/>
    <w:rsid w:val="008044E7"/>
    <w:rsid w:val="00804B00"/>
    <w:rsid w:val="0080789B"/>
    <w:rsid w:val="00810D13"/>
    <w:rsid w:val="0081112F"/>
    <w:rsid w:val="00811D2F"/>
    <w:rsid w:val="008122CE"/>
    <w:rsid w:val="0081244D"/>
    <w:rsid w:val="008142B2"/>
    <w:rsid w:val="0081479B"/>
    <w:rsid w:val="0081606B"/>
    <w:rsid w:val="00816505"/>
    <w:rsid w:val="00816675"/>
    <w:rsid w:val="00816A72"/>
    <w:rsid w:val="00817233"/>
    <w:rsid w:val="0081731C"/>
    <w:rsid w:val="008174F7"/>
    <w:rsid w:val="00817A53"/>
    <w:rsid w:val="00817D3A"/>
    <w:rsid w:val="00820562"/>
    <w:rsid w:val="008214C0"/>
    <w:rsid w:val="0082289A"/>
    <w:rsid w:val="00823157"/>
    <w:rsid w:val="00825232"/>
    <w:rsid w:val="0082697B"/>
    <w:rsid w:val="00826987"/>
    <w:rsid w:val="00827C6C"/>
    <w:rsid w:val="0083089C"/>
    <w:rsid w:val="008310B7"/>
    <w:rsid w:val="0083156D"/>
    <w:rsid w:val="0083328F"/>
    <w:rsid w:val="008335E6"/>
    <w:rsid w:val="00833E10"/>
    <w:rsid w:val="008342C3"/>
    <w:rsid w:val="00834C30"/>
    <w:rsid w:val="00835227"/>
    <w:rsid w:val="00836130"/>
    <w:rsid w:val="0084042A"/>
    <w:rsid w:val="00841031"/>
    <w:rsid w:val="00842497"/>
    <w:rsid w:val="0084417E"/>
    <w:rsid w:val="00844C4A"/>
    <w:rsid w:val="00844C65"/>
    <w:rsid w:val="00846030"/>
    <w:rsid w:val="0084777B"/>
    <w:rsid w:val="008479CB"/>
    <w:rsid w:val="00851E2A"/>
    <w:rsid w:val="00851FCF"/>
    <w:rsid w:val="0085304B"/>
    <w:rsid w:val="00853DDE"/>
    <w:rsid w:val="008540C0"/>
    <w:rsid w:val="00854280"/>
    <w:rsid w:val="00855D2D"/>
    <w:rsid w:val="008565A9"/>
    <w:rsid w:val="00856668"/>
    <w:rsid w:val="00856F02"/>
    <w:rsid w:val="008573E9"/>
    <w:rsid w:val="0086061D"/>
    <w:rsid w:val="00860FB7"/>
    <w:rsid w:val="00862018"/>
    <w:rsid w:val="008622A6"/>
    <w:rsid w:val="00862C37"/>
    <w:rsid w:val="00863DE2"/>
    <w:rsid w:val="00865AD0"/>
    <w:rsid w:val="00865C77"/>
    <w:rsid w:val="00865D4B"/>
    <w:rsid w:val="0087223C"/>
    <w:rsid w:val="00872FBD"/>
    <w:rsid w:val="008731E0"/>
    <w:rsid w:val="00874C4B"/>
    <w:rsid w:val="00875A99"/>
    <w:rsid w:val="00875C9B"/>
    <w:rsid w:val="00875F8B"/>
    <w:rsid w:val="00877AC9"/>
    <w:rsid w:val="00882048"/>
    <w:rsid w:val="00882C92"/>
    <w:rsid w:val="00882D45"/>
    <w:rsid w:val="008835EB"/>
    <w:rsid w:val="00884242"/>
    <w:rsid w:val="008844D5"/>
    <w:rsid w:val="008847E7"/>
    <w:rsid w:val="0088556B"/>
    <w:rsid w:val="00887A27"/>
    <w:rsid w:val="00887C55"/>
    <w:rsid w:val="00890EDF"/>
    <w:rsid w:val="0089153B"/>
    <w:rsid w:val="008923A6"/>
    <w:rsid w:val="00894121"/>
    <w:rsid w:val="00894F5F"/>
    <w:rsid w:val="008952E5"/>
    <w:rsid w:val="00895F22"/>
    <w:rsid w:val="0089600C"/>
    <w:rsid w:val="008967AA"/>
    <w:rsid w:val="00897407"/>
    <w:rsid w:val="008974DF"/>
    <w:rsid w:val="008A120D"/>
    <w:rsid w:val="008A1320"/>
    <w:rsid w:val="008A1EAB"/>
    <w:rsid w:val="008A2C10"/>
    <w:rsid w:val="008A2CA7"/>
    <w:rsid w:val="008A37E7"/>
    <w:rsid w:val="008A43E9"/>
    <w:rsid w:val="008A53FD"/>
    <w:rsid w:val="008A5673"/>
    <w:rsid w:val="008A6458"/>
    <w:rsid w:val="008A6480"/>
    <w:rsid w:val="008A693B"/>
    <w:rsid w:val="008A7A1F"/>
    <w:rsid w:val="008B01E2"/>
    <w:rsid w:val="008B0238"/>
    <w:rsid w:val="008B080C"/>
    <w:rsid w:val="008B0BCC"/>
    <w:rsid w:val="008B14A0"/>
    <w:rsid w:val="008B1532"/>
    <w:rsid w:val="008B16F4"/>
    <w:rsid w:val="008B1AA0"/>
    <w:rsid w:val="008B1D91"/>
    <w:rsid w:val="008B27E7"/>
    <w:rsid w:val="008B4824"/>
    <w:rsid w:val="008B6614"/>
    <w:rsid w:val="008B74D9"/>
    <w:rsid w:val="008B75C9"/>
    <w:rsid w:val="008B7808"/>
    <w:rsid w:val="008B7EBE"/>
    <w:rsid w:val="008C0EA1"/>
    <w:rsid w:val="008C12AF"/>
    <w:rsid w:val="008C1A5E"/>
    <w:rsid w:val="008C1D9E"/>
    <w:rsid w:val="008C23CF"/>
    <w:rsid w:val="008C2FA5"/>
    <w:rsid w:val="008C4778"/>
    <w:rsid w:val="008C63C3"/>
    <w:rsid w:val="008C6588"/>
    <w:rsid w:val="008C708B"/>
    <w:rsid w:val="008C7851"/>
    <w:rsid w:val="008C7C8B"/>
    <w:rsid w:val="008D34ED"/>
    <w:rsid w:val="008D3A60"/>
    <w:rsid w:val="008D4202"/>
    <w:rsid w:val="008D4560"/>
    <w:rsid w:val="008D506C"/>
    <w:rsid w:val="008D5ACB"/>
    <w:rsid w:val="008D6037"/>
    <w:rsid w:val="008D658D"/>
    <w:rsid w:val="008D6A00"/>
    <w:rsid w:val="008E00B8"/>
    <w:rsid w:val="008E155D"/>
    <w:rsid w:val="008E168D"/>
    <w:rsid w:val="008E1DD5"/>
    <w:rsid w:val="008E21DB"/>
    <w:rsid w:val="008E2440"/>
    <w:rsid w:val="008E3914"/>
    <w:rsid w:val="008E456E"/>
    <w:rsid w:val="008E4E1E"/>
    <w:rsid w:val="008E5477"/>
    <w:rsid w:val="008E54E7"/>
    <w:rsid w:val="008E5ACF"/>
    <w:rsid w:val="008E7450"/>
    <w:rsid w:val="008E7459"/>
    <w:rsid w:val="008E755A"/>
    <w:rsid w:val="008F023C"/>
    <w:rsid w:val="008F0499"/>
    <w:rsid w:val="008F1528"/>
    <w:rsid w:val="008F218F"/>
    <w:rsid w:val="008F232D"/>
    <w:rsid w:val="008F3DB4"/>
    <w:rsid w:val="008F46D8"/>
    <w:rsid w:val="008F5C5C"/>
    <w:rsid w:val="008F5EBA"/>
    <w:rsid w:val="008F623F"/>
    <w:rsid w:val="008F6CCD"/>
    <w:rsid w:val="008F75C9"/>
    <w:rsid w:val="008F7A39"/>
    <w:rsid w:val="008F7AF8"/>
    <w:rsid w:val="00900B9A"/>
    <w:rsid w:val="00901C49"/>
    <w:rsid w:val="00901EB6"/>
    <w:rsid w:val="00904EA4"/>
    <w:rsid w:val="00906134"/>
    <w:rsid w:val="0090629A"/>
    <w:rsid w:val="00906761"/>
    <w:rsid w:val="009105F3"/>
    <w:rsid w:val="00910B40"/>
    <w:rsid w:val="0091119F"/>
    <w:rsid w:val="0091189F"/>
    <w:rsid w:val="00911C4D"/>
    <w:rsid w:val="00912F49"/>
    <w:rsid w:val="00913362"/>
    <w:rsid w:val="00916BCC"/>
    <w:rsid w:val="0091720E"/>
    <w:rsid w:val="0092190F"/>
    <w:rsid w:val="00921D1F"/>
    <w:rsid w:val="00921D9E"/>
    <w:rsid w:val="009232BC"/>
    <w:rsid w:val="00923C3C"/>
    <w:rsid w:val="00923D13"/>
    <w:rsid w:val="00924040"/>
    <w:rsid w:val="009259C2"/>
    <w:rsid w:val="00926BE4"/>
    <w:rsid w:val="00931982"/>
    <w:rsid w:val="00931E6A"/>
    <w:rsid w:val="00932774"/>
    <w:rsid w:val="00932B98"/>
    <w:rsid w:val="00932DA7"/>
    <w:rsid w:val="009330C2"/>
    <w:rsid w:val="009333BA"/>
    <w:rsid w:val="00934DE8"/>
    <w:rsid w:val="00936B2F"/>
    <w:rsid w:val="0093765F"/>
    <w:rsid w:val="00937C1F"/>
    <w:rsid w:val="009409D5"/>
    <w:rsid w:val="0094164F"/>
    <w:rsid w:val="00942481"/>
    <w:rsid w:val="00942626"/>
    <w:rsid w:val="00942762"/>
    <w:rsid w:val="00942830"/>
    <w:rsid w:val="00942BD9"/>
    <w:rsid w:val="00943206"/>
    <w:rsid w:val="00945553"/>
    <w:rsid w:val="00946E63"/>
    <w:rsid w:val="00947445"/>
    <w:rsid w:val="009502F6"/>
    <w:rsid w:val="00950372"/>
    <w:rsid w:val="00951CC3"/>
    <w:rsid w:val="00952012"/>
    <w:rsid w:val="00952F7E"/>
    <w:rsid w:val="00953388"/>
    <w:rsid w:val="00953E2F"/>
    <w:rsid w:val="00954B2A"/>
    <w:rsid w:val="00954BC9"/>
    <w:rsid w:val="00954DF4"/>
    <w:rsid w:val="009553A4"/>
    <w:rsid w:val="00955983"/>
    <w:rsid w:val="00956190"/>
    <w:rsid w:val="009566B2"/>
    <w:rsid w:val="009574F5"/>
    <w:rsid w:val="009601C5"/>
    <w:rsid w:val="00960706"/>
    <w:rsid w:val="00960D90"/>
    <w:rsid w:val="009610B9"/>
    <w:rsid w:val="00961600"/>
    <w:rsid w:val="00962812"/>
    <w:rsid w:val="00962FFF"/>
    <w:rsid w:val="009638BD"/>
    <w:rsid w:val="00964747"/>
    <w:rsid w:val="00966566"/>
    <w:rsid w:val="009678D3"/>
    <w:rsid w:val="00970B83"/>
    <w:rsid w:val="00970F38"/>
    <w:rsid w:val="00971013"/>
    <w:rsid w:val="009710AF"/>
    <w:rsid w:val="009710D3"/>
    <w:rsid w:val="009718C7"/>
    <w:rsid w:val="00972884"/>
    <w:rsid w:val="00972E0C"/>
    <w:rsid w:val="0097452A"/>
    <w:rsid w:val="00974EA6"/>
    <w:rsid w:val="009759ED"/>
    <w:rsid w:val="00976563"/>
    <w:rsid w:val="0097688A"/>
    <w:rsid w:val="00977425"/>
    <w:rsid w:val="009775A5"/>
    <w:rsid w:val="009801B6"/>
    <w:rsid w:val="00980B06"/>
    <w:rsid w:val="009812D7"/>
    <w:rsid w:val="00983B32"/>
    <w:rsid w:val="00985246"/>
    <w:rsid w:val="0098595E"/>
    <w:rsid w:val="00985FC9"/>
    <w:rsid w:val="009861DA"/>
    <w:rsid w:val="00986AEC"/>
    <w:rsid w:val="00986DA2"/>
    <w:rsid w:val="00987406"/>
    <w:rsid w:val="00987860"/>
    <w:rsid w:val="009878E0"/>
    <w:rsid w:val="00991A75"/>
    <w:rsid w:val="00995055"/>
    <w:rsid w:val="00996406"/>
    <w:rsid w:val="009965F3"/>
    <w:rsid w:val="00997454"/>
    <w:rsid w:val="009A0155"/>
    <w:rsid w:val="009A098F"/>
    <w:rsid w:val="009A1425"/>
    <w:rsid w:val="009A2DBC"/>
    <w:rsid w:val="009A3017"/>
    <w:rsid w:val="009A3646"/>
    <w:rsid w:val="009A36DA"/>
    <w:rsid w:val="009A3AE1"/>
    <w:rsid w:val="009A44D0"/>
    <w:rsid w:val="009A488B"/>
    <w:rsid w:val="009A4A0E"/>
    <w:rsid w:val="009A6009"/>
    <w:rsid w:val="009A69A0"/>
    <w:rsid w:val="009A6CF3"/>
    <w:rsid w:val="009A7B97"/>
    <w:rsid w:val="009B26DD"/>
    <w:rsid w:val="009B2F2C"/>
    <w:rsid w:val="009B3E06"/>
    <w:rsid w:val="009B4AF7"/>
    <w:rsid w:val="009B5204"/>
    <w:rsid w:val="009C167D"/>
    <w:rsid w:val="009C53D5"/>
    <w:rsid w:val="009C59F5"/>
    <w:rsid w:val="009C62A5"/>
    <w:rsid w:val="009C68E0"/>
    <w:rsid w:val="009C698C"/>
    <w:rsid w:val="009D06F5"/>
    <w:rsid w:val="009D503D"/>
    <w:rsid w:val="009D57C2"/>
    <w:rsid w:val="009D5AF5"/>
    <w:rsid w:val="009D5DFF"/>
    <w:rsid w:val="009D62C5"/>
    <w:rsid w:val="009D6ED9"/>
    <w:rsid w:val="009D7493"/>
    <w:rsid w:val="009D7D6D"/>
    <w:rsid w:val="009E21EA"/>
    <w:rsid w:val="009E306C"/>
    <w:rsid w:val="009E3DC2"/>
    <w:rsid w:val="009E469E"/>
    <w:rsid w:val="009E59B6"/>
    <w:rsid w:val="009E604D"/>
    <w:rsid w:val="009E779E"/>
    <w:rsid w:val="009E7DAE"/>
    <w:rsid w:val="009F1058"/>
    <w:rsid w:val="009F1341"/>
    <w:rsid w:val="009F22BC"/>
    <w:rsid w:val="009F23D0"/>
    <w:rsid w:val="009F2991"/>
    <w:rsid w:val="009F48F6"/>
    <w:rsid w:val="009F4CAC"/>
    <w:rsid w:val="00A02C38"/>
    <w:rsid w:val="00A02CC9"/>
    <w:rsid w:val="00A0403D"/>
    <w:rsid w:val="00A06311"/>
    <w:rsid w:val="00A072DB"/>
    <w:rsid w:val="00A10736"/>
    <w:rsid w:val="00A111E0"/>
    <w:rsid w:val="00A1126B"/>
    <w:rsid w:val="00A113B5"/>
    <w:rsid w:val="00A11867"/>
    <w:rsid w:val="00A125C2"/>
    <w:rsid w:val="00A12E6E"/>
    <w:rsid w:val="00A1435F"/>
    <w:rsid w:val="00A14CBB"/>
    <w:rsid w:val="00A1501A"/>
    <w:rsid w:val="00A151B9"/>
    <w:rsid w:val="00A15B44"/>
    <w:rsid w:val="00A15DD8"/>
    <w:rsid w:val="00A167B8"/>
    <w:rsid w:val="00A174DC"/>
    <w:rsid w:val="00A20181"/>
    <w:rsid w:val="00A20183"/>
    <w:rsid w:val="00A20EA7"/>
    <w:rsid w:val="00A20F4D"/>
    <w:rsid w:val="00A2193B"/>
    <w:rsid w:val="00A21CC5"/>
    <w:rsid w:val="00A21D0F"/>
    <w:rsid w:val="00A224B8"/>
    <w:rsid w:val="00A225ED"/>
    <w:rsid w:val="00A25CC5"/>
    <w:rsid w:val="00A261F4"/>
    <w:rsid w:val="00A2746E"/>
    <w:rsid w:val="00A2786D"/>
    <w:rsid w:val="00A309E3"/>
    <w:rsid w:val="00A30AEF"/>
    <w:rsid w:val="00A317CF"/>
    <w:rsid w:val="00A320AB"/>
    <w:rsid w:val="00A32AFD"/>
    <w:rsid w:val="00A335DC"/>
    <w:rsid w:val="00A341CC"/>
    <w:rsid w:val="00A35868"/>
    <w:rsid w:val="00A36202"/>
    <w:rsid w:val="00A369E8"/>
    <w:rsid w:val="00A370BF"/>
    <w:rsid w:val="00A374D0"/>
    <w:rsid w:val="00A378F5"/>
    <w:rsid w:val="00A41406"/>
    <w:rsid w:val="00A41449"/>
    <w:rsid w:val="00A42494"/>
    <w:rsid w:val="00A42596"/>
    <w:rsid w:val="00A4348C"/>
    <w:rsid w:val="00A434D9"/>
    <w:rsid w:val="00A43966"/>
    <w:rsid w:val="00A45CA6"/>
    <w:rsid w:val="00A4606E"/>
    <w:rsid w:val="00A4617A"/>
    <w:rsid w:val="00A47AA2"/>
    <w:rsid w:val="00A500D2"/>
    <w:rsid w:val="00A5116D"/>
    <w:rsid w:val="00A514CE"/>
    <w:rsid w:val="00A51D33"/>
    <w:rsid w:val="00A51D6A"/>
    <w:rsid w:val="00A5245C"/>
    <w:rsid w:val="00A53E66"/>
    <w:rsid w:val="00A545A9"/>
    <w:rsid w:val="00A54C08"/>
    <w:rsid w:val="00A553B8"/>
    <w:rsid w:val="00A55B8D"/>
    <w:rsid w:val="00A6050D"/>
    <w:rsid w:val="00A605DC"/>
    <w:rsid w:val="00A6088F"/>
    <w:rsid w:val="00A626AE"/>
    <w:rsid w:val="00A629F1"/>
    <w:rsid w:val="00A64E93"/>
    <w:rsid w:val="00A65691"/>
    <w:rsid w:val="00A66408"/>
    <w:rsid w:val="00A66889"/>
    <w:rsid w:val="00A66CC9"/>
    <w:rsid w:val="00A67459"/>
    <w:rsid w:val="00A72171"/>
    <w:rsid w:val="00A72F13"/>
    <w:rsid w:val="00A74605"/>
    <w:rsid w:val="00A74927"/>
    <w:rsid w:val="00A754C3"/>
    <w:rsid w:val="00A75C2C"/>
    <w:rsid w:val="00A764EC"/>
    <w:rsid w:val="00A77C26"/>
    <w:rsid w:val="00A82195"/>
    <w:rsid w:val="00A84E99"/>
    <w:rsid w:val="00A86117"/>
    <w:rsid w:val="00A864D8"/>
    <w:rsid w:val="00A86A5B"/>
    <w:rsid w:val="00A86A95"/>
    <w:rsid w:val="00A86CB5"/>
    <w:rsid w:val="00A90838"/>
    <w:rsid w:val="00A9404F"/>
    <w:rsid w:val="00A946C0"/>
    <w:rsid w:val="00A947DC"/>
    <w:rsid w:val="00A94ED2"/>
    <w:rsid w:val="00A95820"/>
    <w:rsid w:val="00A9589F"/>
    <w:rsid w:val="00A95E32"/>
    <w:rsid w:val="00A960BE"/>
    <w:rsid w:val="00A97906"/>
    <w:rsid w:val="00AA0337"/>
    <w:rsid w:val="00AA091C"/>
    <w:rsid w:val="00AA0D3D"/>
    <w:rsid w:val="00AA28CF"/>
    <w:rsid w:val="00AA3FBE"/>
    <w:rsid w:val="00AA459D"/>
    <w:rsid w:val="00AA4E7B"/>
    <w:rsid w:val="00AA5977"/>
    <w:rsid w:val="00AA6120"/>
    <w:rsid w:val="00AA7386"/>
    <w:rsid w:val="00AA7A62"/>
    <w:rsid w:val="00AA7CBE"/>
    <w:rsid w:val="00AA7EDA"/>
    <w:rsid w:val="00AB03F1"/>
    <w:rsid w:val="00AB0C2F"/>
    <w:rsid w:val="00AB1B34"/>
    <w:rsid w:val="00AB28D0"/>
    <w:rsid w:val="00AB2E0D"/>
    <w:rsid w:val="00AB3946"/>
    <w:rsid w:val="00AB39AE"/>
    <w:rsid w:val="00AB473C"/>
    <w:rsid w:val="00AB5BE1"/>
    <w:rsid w:val="00AB72C7"/>
    <w:rsid w:val="00AB7976"/>
    <w:rsid w:val="00AB7FF3"/>
    <w:rsid w:val="00AC0187"/>
    <w:rsid w:val="00AC10E8"/>
    <w:rsid w:val="00AC1C9D"/>
    <w:rsid w:val="00AC2040"/>
    <w:rsid w:val="00AC25CD"/>
    <w:rsid w:val="00AC2A61"/>
    <w:rsid w:val="00AC2B72"/>
    <w:rsid w:val="00AC58FC"/>
    <w:rsid w:val="00AC5B6D"/>
    <w:rsid w:val="00AC7910"/>
    <w:rsid w:val="00AD0CBA"/>
    <w:rsid w:val="00AD1191"/>
    <w:rsid w:val="00AD128F"/>
    <w:rsid w:val="00AD19CF"/>
    <w:rsid w:val="00AD1D17"/>
    <w:rsid w:val="00AD2071"/>
    <w:rsid w:val="00AD26F8"/>
    <w:rsid w:val="00AD6CF9"/>
    <w:rsid w:val="00AE29BC"/>
    <w:rsid w:val="00AE2EE4"/>
    <w:rsid w:val="00AE370E"/>
    <w:rsid w:val="00AE71D9"/>
    <w:rsid w:val="00AE798A"/>
    <w:rsid w:val="00AF2E47"/>
    <w:rsid w:val="00AF3069"/>
    <w:rsid w:val="00AF361B"/>
    <w:rsid w:val="00AF3CEC"/>
    <w:rsid w:val="00AF4ADD"/>
    <w:rsid w:val="00AF5301"/>
    <w:rsid w:val="00AF5812"/>
    <w:rsid w:val="00AF59B2"/>
    <w:rsid w:val="00AF65CF"/>
    <w:rsid w:val="00AF685B"/>
    <w:rsid w:val="00AF783E"/>
    <w:rsid w:val="00B02561"/>
    <w:rsid w:val="00B02B3C"/>
    <w:rsid w:val="00B03DB9"/>
    <w:rsid w:val="00B05086"/>
    <w:rsid w:val="00B069A4"/>
    <w:rsid w:val="00B06E0D"/>
    <w:rsid w:val="00B07AC5"/>
    <w:rsid w:val="00B1009B"/>
    <w:rsid w:val="00B10874"/>
    <w:rsid w:val="00B10CA7"/>
    <w:rsid w:val="00B126FE"/>
    <w:rsid w:val="00B15759"/>
    <w:rsid w:val="00B16D63"/>
    <w:rsid w:val="00B203B9"/>
    <w:rsid w:val="00B20DD0"/>
    <w:rsid w:val="00B2113A"/>
    <w:rsid w:val="00B21290"/>
    <w:rsid w:val="00B23F9A"/>
    <w:rsid w:val="00B240BB"/>
    <w:rsid w:val="00B26324"/>
    <w:rsid w:val="00B26FD5"/>
    <w:rsid w:val="00B308E0"/>
    <w:rsid w:val="00B317F8"/>
    <w:rsid w:val="00B33100"/>
    <w:rsid w:val="00B35440"/>
    <w:rsid w:val="00B35686"/>
    <w:rsid w:val="00B35DD2"/>
    <w:rsid w:val="00B37E79"/>
    <w:rsid w:val="00B40764"/>
    <w:rsid w:val="00B4270D"/>
    <w:rsid w:val="00B43549"/>
    <w:rsid w:val="00B44085"/>
    <w:rsid w:val="00B44DF6"/>
    <w:rsid w:val="00B4763E"/>
    <w:rsid w:val="00B47B44"/>
    <w:rsid w:val="00B50D33"/>
    <w:rsid w:val="00B51552"/>
    <w:rsid w:val="00B52A90"/>
    <w:rsid w:val="00B52FF4"/>
    <w:rsid w:val="00B536BB"/>
    <w:rsid w:val="00B539B4"/>
    <w:rsid w:val="00B53CD0"/>
    <w:rsid w:val="00B53FE2"/>
    <w:rsid w:val="00B557FB"/>
    <w:rsid w:val="00B55CEA"/>
    <w:rsid w:val="00B57AD3"/>
    <w:rsid w:val="00B57ED4"/>
    <w:rsid w:val="00B60683"/>
    <w:rsid w:val="00B60F79"/>
    <w:rsid w:val="00B62B14"/>
    <w:rsid w:val="00B630E9"/>
    <w:rsid w:val="00B63DD8"/>
    <w:rsid w:val="00B644CD"/>
    <w:rsid w:val="00B64D5D"/>
    <w:rsid w:val="00B65208"/>
    <w:rsid w:val="00B660C3"/>
    <w:rsid w:val="00B70430"/>
    <w:rsid w:val="00B7076B"/>
    <w:rsid w:val="00B71D96"/>
    <w:rsid w:val="00B72796"/>
    <w:rsid w:val="00B72E89"/>
    <w:rsid w:val="00B734CC"/>
    <w:rsid w:val="00B754C3"/>
    <w:rsid w:val="00B75AFE"/>
    <w:rsid w:val="00B762C7"/>
    <w:rsid w:val="00B76953"/>
    <w:rsid w:val="00B80B67"/>
    <w:rsid w:val="00B818C2"/>
    <w:rsid w:val="00B81AB9"/>
    <w:rsid w:val="00B83E2F"/>
    <w:rsid w:val="00B861E8"/>
    <w:rsid w:val="00B86D01"/>
    <w:rsid w:val="00B86D62"/>
    <w:rsid w:val="00B86E29"/>
    <w:rsid w:val="00B8761D"/>
    <w:rsid w:val="00B87783"/>
    <w:rsid w:val="00B92030"/>
    <w:rsid w:val="00B952D2"/>
    <w:rsid w:val="00B95336"/>
    <w:rsid w:val="00B96D57"/>
    <w:rsid w:val="00B9715D"/>
    <w:rsid w:val="00BA12CD"/>
    <w:rsid w:val="00BA270D"/>
    <w:rsid w:val="00BA2E48"/>
    <w:rsid w:val="00BA39AB"/>
    <w:rsid w:val="00BA50E8"/>
    <w:rsid w:val="00BA69A2"/>
    <w:rsid w:val="00BA7328"/>
    <w:rsid w:val="00BA75B7"/>
    <w:rsid w:val="00BA7ABE"/>
    <w:rsid w:val="00BB02B2"/>
    <w:rsid w:val="00BB3738"/>
    <w:rsid w:val="00BB56F6"/>
    <w:rsid w:val="00BB58ED"/>
    <w:rsid w:val="00BC07B6"/>
    <w:rsid w:val="00BC07E7"/>
    <w:rsid w:val="00BC0C41"/>
    <w:rsid w:val="00BC155A"/>
    <w:rsid w:val="00BC1B67"/>
    <w:rsid w:val="00BC1E3D"/>
    <w:rsid w:val="00BC236C"/>
    <w:rsid w:val="00BC2BE3"/>
    <w:rsid w:val="00BC3190"/>
    <w:rsid w:val="00BC337C"/>
    <w:rsid w:val="00BC52EF"/>
    <w:rsid w:val="00BC5385"/>
    <w:rsid w:val="00BC54AB"/>
    <w:rsid w:val="00BC55AA"/>
    <w:rsid w:val="00BC56F2"/>
    <w:rsid w:val="00BC5B1E"/>
    <w:rsid w:val="00BC6FF4"/>
    <w:rsid w:val="00BD06A3"/>
    <w:rsid w:val="00BD0803"/>
    <w:rsid w:val="00BD0F85"/>
    <w:rsid w:val="00BD1FA4"/>
    <w:rsid w:val="00BD4A87"/>
    <w:rsid w:val="00BD7FFC"/>
    <w:rsid w:val="00BE01FF"/>
    <w:rsid w:val="00BE05A7"/>
    <w:rsid w:val="00BE2DF0"/>
    <w:rsid w:val="00BE40EB"/>
    <w:rsid w:val="00BE4542"/>
    <w:rsid w:val="00BE45FE"/>
    <w:rsid w:val="00BE68BC"/>
    <w:rsid w:val="00BE72A7"/>
    <w:rsid w:val="00BF0B83"/>
    <w:rsid w:val="00BF1CCC"/>
    <w:rsid w:val="00BF2A0A"/>
    <w:rsid w:val="00BF2FF0"/>
    <w:rsid w:val="00BF36C4"/>
    <w:rsid w:val="00BF617A"/>
    <w:rsid w:val="00C005EC"/>
    <w:rsid w:val="00C03213"/>
    <w:rsid w:val="00C03337"/>
    <w:rsid w:val="00C03BD9"/>
    <w:rsid w:val="00C03F01"/>
    <w:rsid w:val="00C03F6B"/>
    <w:rsid w:val="00C0501C"/>
    <w:rsid w:val="00C07BAB"/>
    <w:rsid w:val="00C10286"/>
    <w:rsid w:val="00C106D6"/>
    <w:rsid w:val="00C1077E"/>
    <w:rsid w:val="00C113B9"/>
    <w:rsid w:val="00C11675"/>
    <w:rsid w:val="00C1288B"/>
    <w:rsid w:val="00C129A3"/>
    <w:rsid w:val="00C137B2"/>
    <w:rsid w:val="00C13F93"/>
    <w:rsid w:val="00C15D54"/>
    <w:rsid w:val="00C17B64"/>
    <w:rsid w:val="00C17B95"/>
    <w:rsid w:val="00C201F2"/>
    <w:rsid w:val="00C20498"/>
    <w:rsid w:val="00C2134C"/>
    <w:rsid w:val="00C21F2A"/>
    <w:rsid w:val="00C22205"/>
    <w:rsid w:val="00C228B3"/>
    <w:rsid w:val="00C26D72"/>
    <w:rsid w:val="00C2799D"/>
    <w:rsid w:val="00C27FA5"/>
    <w:rsid w:val="00C304EC"/>
    <w:rsid w:val="00C30FEE"/>
    <w:rsid w:val="00C31AE2"/>
    <w:rsid w:val="00C31F36"/>
    <w:rsid w:val="00C32005"/>
    <w:rsid w:val="00C33127"/>
    <w:rsid w:val="00C333B6"/>
    <w:rsid w:val="00C34780"/>
    <w:rsid w:val="00C3495B"/>
    <w:rsid w:val="00C34D66"/>
    <w:rsid w:val="00C34FFC"/>
    <w:rsid w:val="00C36813"/>
    <w:rsid w:val="00C36D88"/>
    <w:rsid w:val="00C37DF6"/>
    <w:rsid w:val="00C40675"/>
    <w:rsid w:val="00C41023"/>
    <w:rsid w:val="00C43601"/>
    <w:rsid w:val="00C439BD"/>
    <w:rsid w:val="00C44BA1"/>
    <w:rsid w:val="00C45AE4"/>
    <w:rsid w:val="00C46C63"/>
    <w:rsid w:val="00C51B12"/>
    <w:rsid w:val="00C51DEC"/>
    <w:rsid w:val="00C5203B"/>
    <w:rsid w:val="00C531D2"/>
    <w:rsid w:val="00C5467D"/>
    <w:rsid w:val="00C55F1F"/>
    <w:rsid w:val="00C55FEA"/>
    <w:rsid w:val="00C567D8"/>
    <w:rsid w:val="00C62937"/>
    <w:rsid w:val="00C63652"/>
    <w:rsid w:val="00C63788"/>
    <w:rsid w:val="00C64B41"/>
    <w:rsid w:val="00C64B47"/>
    <w:rsid w:val="00C65104"/>
    <w:rsid w:val="00C665C5"/>
    <w:rsid w:val="00C7161D"/>
    <w:rsid w:val="00C71869"/>
    <w:rsid w:val="00C71E57"/>
    <w:rsid w:val="00C7244C"/>
    <w:rsid w:val="00C72F8C"/>
    <w:rsid w:val="00C73844"/>
    <w:rsid w:val="00C739C7"/>
    <w:rsid w:val="00C74031"/>
    <w:rsid w:val="00C74585"/>
    <w:rsid w:val="00C74BEC"/>
    <w:rsid w:val="00C75BC7"/>
    <w:rsid w:val="00C75D63"/>
    <w:rsid w:val="00C764D0"/>
    <w:rsid w:val="00C767A7"/>
    <w:rsid w:val="00C76AC5"/>
    <w:rsid w:val="00C77EA6"/>
    <w:rsid w:val="00C826C2"/>
    <w:rsid w:val="00C828E8"/>
    <w:rsid w:val="00C8299D"/>
    <w:rsid w:val="00C836F4"/>
    <w:rsid w:val="00C85D45"/>
    <w:rsid w:val="00C90121"/>
    <w:rsid w:val="00C9133D"/>
    <w:rsid w:val="00C91FCB"/>
    <w:rsid w:val="00C92444"/>
    <w:rsid w:val="00C94F78"/>
    <w:rsid w:val="00C954EA"/>
    <w:rsid w:val="00C9667E"/>
    <w:rsid w:val="00C96C55"/>
    <w:rsid w:val="00C96DF5"/>
    <w:rsid w:val="00CA3275"/>
    <w:rsid w:val="00CA358D"/>
    <w:rsid w:val="00CA5F6C"/>
    <w:rsid w:val="00CA640D"/>
    <w:rsid w:val="00CA7401"/>
    <w:rsid w:val="00CA755E"/>
    <w:rsid w:val="00CB058A"/>
    <w:rsid w:val="00CB0976"/>
    <w:rsid w:val="00CB1B13"/>
    <w:rsid w:val="00CB200A"/>
    <w:rsid w:val="00CB307F"/>
    <w:rsid w:val="00CB3FDD"/>
    <w:rsid w:val="00CB54A5"/>
    <w:rsid w:val="00CB5CF1"/>
    <w:rsid w:val="00CB60A3"/>
    <w:rsid w:val="00CB6932"/>
    <w:rsid w:val="00CC03C4"/>
    <w:rsid w:val="00CC0823"/>
    <w:rsid w:val="00CC18E0"/>
    <w:rsid w:val="00CC29A7"/>
    <w:rsid w:val="00CC2D62"/>
    <w:rsid w:val="00CC2F54"/>
    <w:rsid w:val="00CC43B3"/>
    <w:rsid w:val="00CC4B1C"/>
    <w:rsid w:val="00CC4CC4"/>
    <w:rsid w:val="00CC5B08"/>
    <w:rsid w:val="00CC7E4D"/>
    <w:rsid w:val="00CD1BA7"/>
    <w:rsid w:val="00CD1C30"/>
    <w:rsid w:val="00CD277B"/>
    <w:rsid w:val="00CD4061"/>
    <w:rsid w:val="00CD407D"/>
    <w:rsid w:val="00CD47A4"/>
    <w:rsid w:val="00CD4971"/>
    <w:rsid w:val="00CD4DC8"/>
    <w:rsid w:val="00CD58F5"/>
    <w:rsid w:val="00CD623E"/>
    <w:rsid w:val="00CD6959"/>
    <w:rsid w:val="00CD6FC6"/>
    <w:rsid w:val="00CE0C9B"/>
    <w:rsid w:val="00CE230C"/>
    <w:rsid w:val="00CE2ED1"/>
    <w:rsid w:val="00CE3813"/>
    <w:rsid w:val="00CE3FC2"/>
    <w:rsid w:val="00CE4E9B"/>
    <w:rsid w:val="00CE5DFE"/>
    <w:rsid w:val="00CE68F5"/>
    <w:rsid w:val="00CE6EC9"/>
    <w:rsid w:val="00CE7277"/>
    <w:rsid w:val="00CE796D"/>
    <w:rsid w:val="00CF01A8"/>
    <w:rsid w:val="00CF10FB"/>
    <w:rsid w:val="00CF1854"/>
    <w:rsid w:val="00CF1AB5"/>
    <w:rsid w:val="00CF2018"/>
    <w:rsid w:val="00CF230E"/>
    <w:rsid w:val="00CF245E"/>
    <w:rsid w:val="00CF2E74"/>
    <w:rsid w:val="00CF2F67"/>
    <w:rsid w:val="00CF3265"/>
    <w:rsid w:val="00CF32AF"/>
    <w:rsid w:val="00CF475A"/>
    <w:rsid w:val="00CF6A67"/>
    <w:rsid w:val="00CF6FE2"/>
    <w:rsid w:val="00CF7CD7"/>
    <w:rsid w:val="00CF7F1F"/>
    <w:rsid w:val="00D00093"/>
    <w:rsid w:val="00D00266"/>
    <w:rsid w:val="00D00764"/>
    <w:rsid w:val="00D007A7"/>
    <w:rsid w:val="00D0081E"/>
    <w:rsid w:val="00D01C47"/>
    <w:rsid w:val="00D01DBB"/>
    <w:rsid w:val="00D0201F"/>
    <w:rsid w:val="00D03832"/>
    <w:rsid w:val="00D04DF2"/>
    <w:rsid w:val="00D06D4B"/>
    <w:rsid w:val="00D073F8"/>
    <w:rsid w:val="00D07FBB"/>
    <w:rsid w:val="00D10D0A"/>
    <w:rsid w:val="00D1264C"/>
    <w:rsid w:val="00D13011"/>
    <w:rsid w:val="00D13D2B"/>
    <w:rsid w:val="00D17297"/>
    <w:rsid w:val="00D210AC"/>
    <w:rsid w:val="00D24774"/>
    <w:rsid w:val="00D24A84"/>
    <w:rsid w:val="00D25107"/>
    <w:rsid w:val="00D257D2"/>
    <w:rsid w:val="00D25DA3"/>
    <w:rsid w:val="00D26E0A"/>
    <w:rsid w:val="00D2778C"/>
    <w:rsid w:val="00D27B56"/>
    <w:rsid w:val="00D30B22"/>
    <w:rsid w:val="00D32300"/>
    <w:rsid w:val="00D3336B"/>
    <w:rsid w:val="00D33C14"/>
    <w:rsid w:val="00D36B24"/>
    <w:rsid w:val="00D37489"/>
    <w:rsid w:val="00D40696"/>
    <w:rsid w:val="00D42711"/>
    <w:rsid w:val="00D42813"/>
    <w:rsid w:val="00D42889"/>
    <w:rsid w:val="00D429A4"/>
    <w:rsid w:val="00D435EF"/>
    <w:rsid w:val="00D448B4"/>
    <w:rsid w:val="00D44A68"/>
    <w:rsid w:val="00D44A92"/>
    <w:rsid w:val="00D44E3B"/>
    <w:rsid w:val="00D44FFB"/>
    <w:rsid w:val="00D458F6"/>
    <w:rsid w:val="00D45989"/>
    <w:rsid w:val="00D45E85"/>
    <w:rsid w:val="00D45F61"/>
    <w:rsid w:val="00D46FEC"/>
    <w:rsid w:val="00D47ECF"/>
    <w:rsid w:val="00D508A7"/>
    <w:rsid w:val="00D50EE4"/>
    <w:rsid w:val="00D51192"/>
    <w:rsid w:val="00D51E7C"/>
    <w:rsid w:val="00D53A00"/>
    <w:rsid w:val="00D53D0F"/>
    <w:rsid w:val="00D54E26"/>
    <w:rsid w:val="00D57724"/>
    <w:rsid w:val="00D57945"/>
    <w:rsid w:val="00D60B71"/>
    <w:rsid w:val="00D60DB3"/>
    <w:rsid w:val="00D61C1E"/>
    <w:rsid w:val="00D6297F"/>
    <w:rsid w:val="00D62C33"/>
    <w:rsid w:val="00D62E7C"/>
    <w:rsid w:val="00D639AC"/>
    <w:rsid w:val="00D647FB"/>
    <w:rsid w:val="00D6653B"/>
    <w:rsid w:val="00D67595"/>
    <w:rsid w:val="00D70527"/>
    <w:rsid w:val="00D70986"/>
    <w:rsid w:val="00D70B42"/>
    <w:rsid w:val="00D70C12"/>
    <w:rsid w:val="00D72F1F"/>
    <w:rsid w:val="00D741A8"/>
    <w:rsid w:val="00D74444"/>
    <w:rsid w:val="00D74AF8"/>
    <w:rsid w:val="00D770EB"/>
    <w:rsid w:val="00D77174"/>
    <w:rsid w:val="00D7743B"/>
    <w:rsid w:val="00D80034"/>
    <w:rsid w:val="00D80344"/>
    <w:rsid w:val="00D81A10"/>
    <w:rsid w:val="00D828F3"/>
    <w:rsid w:val="00D82C71"/>
    <w:rsid w:val="00D831CB"/>
    <w:rsid w:val="00D831E2"/>
    <w:rsid w:val="00D8320A"/>
    <w:rsid w:val="00D84CD5"/>
    <w:rsid w:val="00D855C9"/>
    <w:rsid w:val="00D859D2"/>
    <w:rsid w:val="00D85DAB"/>
    <w:rsid w:val="00D86207"/>
    <w:rsid w:val="00D86A2F"/>
    <w:rsid w:val="00D86A61"/>
    <w:rsid w:val="00D87656"/>
    <w:rsid w:val="00D8783B"/>
    <w:rsid w:val="00D8794F"/>
    <w:rsid w:val="00D9051E"/>
    <w:rsid w:val="00D90DCD"/>
    <w:rsid w:val="00D91995"/>
    <w:rsid w:val="00D91C0D"/>
    <w:rsid w:val="00D91E07"/>
    <w:rsid w:val="00D9218C"/>
    <w:rsid w:val="00D9302A"/>
    <w:rsid w:val="00D9337C"/>
    <w:rsid w:val="00D94333"/>
    <w:rsid w:val="00D96E9F"/>
    <w:rsid w:val="00DA02BC"/>
    <w:rsid w:val="00DA0E84"/>
    <w:rsid w:val="00DA216B"/>
    <w:rsid w:val="00DA256D"/>
    <w:rsid w:val="00DA2823"/>
    <w:rsid w:val="00DA4689"/>
    <w:rsid w:val="00DA60C0"/>
    <w:rsid w:val="00DA6EE7"/>
    <w:rsid w:val="00DA75E7"/>
    <w:rsid w:val="00DA7617"/>
    <w:rsid w:val="00DA7996"/>
    <w:rsid w:val="00DB04FC"/>
    <w:rsid w:val="00DB0B7B"/>
    <w:rsid w:val="00DB31C1"/>
    <w:rsid w:val="00DB3E94"/>
    <w:rsid w:val="00DB4577"/>
    <w:rsid w:val="00DB5C2D"/>
    <w:rsid w:val="00DC061E"/>
    <w:rsid w:val="00DC0AE0"/>
    <w:rsid w:val="00DC1373"/>
    <w:rsid w:val="00DC18E6"/>
    <w:rsid w:val="00DC1E66"/>
    <w:rsid w:val="00DC2868"/>
    <w:rsid w:val="00DC2B8D"/>
    <w:rsid w:val="00DC3FEB"/>
    <w:rsid w:val="00DC4765"/>
    <w:rsid w:val="00DC50A0"/>
    <w:rsid w:val="00DC5421"/>
    <w:rsid w:val="00DC5B64"/>
    <w:rsid w:val="00DC5E09"/>
    <w:rsid w:val="00DC5FE0"/>
    <w:rsid w:val="00DC61F9"/>
    <w:rsid w:val="00DC66D7"/>
    <w:rsid w:val="00DC7312"/>
    <w:rsid w:val="00DC7993"/>
    <w:rsid w:val="00DC7B6E"/>
    <w:rsid w:val="00DD0B65"/>
    <w:rsid w:val="00DD0E2C"/>
    <w:rsid w:val="00DD0FDB"/>
    <w:rsid w:val="00DD1762"/>
    <w:rsid w:val="00DD2A89"/>
    <w:rsid w:val="00DD3455"/>
    <w:rsid w:val="00DD35A7"/>
    <w:rsid w:val="00DD3A14"/>
    <w:rsid w:val="00DD3C08"/>
    <w:rsid w:val="00DD547F"/>
    <w:rsid w:val="00DD551D"/>
    <w:rsid w:val="00DD6BEC"/>
    <w:rsid w:val="00DD7046"/>
    <w:rsid w:val="00DD7140"/>
    <w:rsid w:val="00DD7AEB"/>
    <w:rsid w:val="00DE0EEE"/>
    <w:rsid w:val="00DE1EC9"/>
    <w:rsid w:val="00DE23F3"/>
    <w:rsid w:val="00DE2E1F"/>
    <w:rsid w:val="00DE3581"/>
    <w:rsid w:val="00DE5520"/>
    <w:rsid w:val="00DE5FBA"/>
    <w:rsid w:val="00DE645B"/>
    <w:rsid w:val="00DE6622"/>
    <w:rsid w:val="00DE6F21"/>
    <w:rsid w:val="00DE70A6"/>
    <w:rsid w:val="00DF042C"/>
    <w:rsid w:val="00DF0EF1"/>
    <w:rsid w:val="00DF14FE"/>
    <w:rsid w:val="00DF1BBE"/>
    <w:rsid w:val="00DF4246"/>
    <w:rsid w:val="00DF4F74"/>
    <w:rsid w:val="00DF59CA"/>
    <w:rsid w:val="00DF5B38"/>
    <w:rsid w:val="00DF7274"/>
    <w:rsid w:val="00DF7466"/>
    <w:rsid w:val="00E00766"/>
    <w:rsid w:val="00E0087D"/>
    <w:rsid w:val="00E008D1"/>
    <w:rsid w:val="00E00A57"/>
    <w:rsid w:val="00E01798"/>
    <w:rsid w:val="00E01E10"/>
    <w:rsid w:val="00E022CB"/>
    <w:rsid w:val="00E02349"/>
    <w:rsid w:val="00E0373E"/>
    <w:rsid w:val="00E03843"/>
    <w:rsid w:val="00E03EC2"/>
    <w:rsid w:val="00E048F5"/>
    <w:rsid w:val="00E04905"/>
    <w:rsid w:val="00E04F0B"/>
    <w:rsid w:val="00E054DA"/>
    <w:rsid w:val="00E10C25"/>
    <w:rsid w:val="00E112F9"/>
    <w:rsid w:val="00E1197D"/>
    <w:rsid w:val="00E1240B"/>
    <w:rsid w:val="00E129EA"/>
    <w:rsid w:val="00E13014"/>
    <w:rsid w:val="00E13EB2"/>
    <w:rsid w:val="00E147BA"/>
    <w:rsid w:val="00E175BE"/>
    <w:rsid w:val="00E176F4"/>
    <w:rsid w:val="00E2109E"/>
    <w:rsid w:val="00E21ADF"/>
    <w:rsid w:val="00E22017"/>
    <w:rsid w:val="00E22AA6"/>
    <w:rsid w:val="00E22BD4"/>
    <w:rsid w:val="00E248BE"/>
    <w:rsid w:val="00E24D0B"/>
    <w:rsid w:val="00E268E1"/>
    <w:rsid w:val="00E27A0D"/>
    <w:rsid w:val="00E27ADF"/>
    <w:rsid w:val="00E30969"/>
    <w:rsid w:val="00E30AC6"/>
    <w:rsid w:val="00E33560"/>
    <w:rsid w:val="00E33A37"/>
    <w:rsid w:val="00E33FB9"/>
    <w:rsid w:val="00E3426C"/>
    <w:rsid w:val="00E34364"/>
    <w:rsid w:val="00E345DA"/>
    <w:rsid w:val="00E349FC"/>
    <w:rsid w:val="00E34A9F"/>
    <w:rsid w:val="00E354B6"/>
    <w:rsid w:val="00E36A15"/>
    <w:rsid w:val="00E36ABF"/>
    <w:rsid w:val="00E41EC4"/>
    <w:rsid w:val="00E42903"/>
    <w:rsid w:val="00E44EED"/>
    <w:rsid w:val="00E4512F"/>
    <w:rsid w:val="00E45584"/>
    <w:rsid w:val="00E45E57"/>
    <w:rsid w:val="00E50C69"/>
    <w:rsid w:val="00E516E3"/>
    <w:rsid w:val="00E51A5A"/>
    <w:rsid w:val="00E52876"/>
    <w:rsid w:val="00E53B05"/>
    <w:rsid w:val="00E54181"/>
    <w:rsid w:val="00E54689"/>
    <w:rsid w:val="00E604D1"/>
    <w:rsid w:val="00E605C7"/>
    <w:rsid w:val="00E60BF2"/>
    <w:rsid w:val="00E60F4C"/>
    <w:rsid w:val="00E6160F"/>
    <w:rsid w:val="00E61F87"/>
    <w:rsid w:val="00E62552"/>
    <w:rsid w:val="00E62EBF"/>
    <w:rsid w:val="00E62F66"/>
    <w:rsid w:val="00E634A2"/>
    <w:rsid w:val="00E6426F"/>
    <w:rsid w:val="00E64B37"/>
    <w:rsid w:val="00E65121"/>
    <w:rsid w:val="00E65928"/>
    <w:rsid w:val="00E665FF"/>
    <w:rsid w:val="00E66A95"/>
    <w:rsid w:val="00E673B2"/>
    <w:rsid w:val="00E67409"/>
    <w:rsid w:val="00E676A7"/>
    <w:rsid w:val="00E67D43"/>
    <w:rsid w:val="00E7009A"/>
    <w:rsid w:val="00E7055C"/>
    <w:rsid w:val="00E7064F"/>
    <w:rsid w:val="00E71B6E"/>
    <w:rsid w:val="00E72EDE"/>
    <w:rsid w:val="00E73F44"/>
    <w:rsid w:val="00E74D93"/>
    <w:rsid w:val="00E74FDD"/>
    <w:rsid w:val="00E76624"/>
    <w:rsid w:val="00E76750"/>
    <w:rsid w:val="00E76753"/>
    <w:rsid w:val="00E76834"/>
    <w:rsid w:val="00E77C80"/>
    <w:rsid w:val="00E80907"/>
    <w:rsid w:val="00E83960"/>
    <w:rsid w:val="00E83E17"/>
    <w:rsid w:val="00E842FC"/>
    <w:rsid w:val="00E844B4"/>
    <w:rsid w:val="00E84696"/>
    <w:rsid w:val="00E848CB"/>
    <w:rsid w:val="00E85B84"/>
    <w:rsid w:val="00E863D3"/>
    <w:rsid w:val="00E8720A"/>
    <w:rsid w:val="00E87E17"/>
    <w:rsid w:val="00E9098E"/>
    <w:rsid w:val="00E91846"/>
    <w:rsid w:val="00E92D96"/>
    <w:rsid w:val="00E9372D"/>
    <w:rsid w:val="00E93CFF"/>
    <w:rsid w:val="00E93E30"/>
    <w:rsid w:val="00E9541A"/>
    <w:rsid w:val="00E954BC"/>
    <w:rsid w:val="00E95A1D"/>
    <w:rsid w:val="00E961FC"/>
    <w:rsid w:val="00E96381"/>
    <w:rsid w:val="00E9646C"/>
    <w:rsid w:val="00E9647F"/>
    <w:rsid w:val="00E972F4"/>
    <w:rsid w:val="00E97979"/>
    <w:rsid w:val="00E97BED"/>
    <w:rsid w:val="00E97FDE"/>
    <w:rsid w:val="00EA0EB0"/>
    <w:rsid w:val="00EA1E64"/>
    <w:rsid w:val="00EA3374"/>
    <w:rsid w:val="00EA4BBC"/>
    <w:rsid w:val="00EA51C9"/>
    <w:rsid w:val="00EA5B56"/>
    <w:rsid w:val="00EA6C5E"/>
    <w:rsid w:val="00EA6D93"/>
    <w:rsid w:val="00EA7DF4"/>
    <w:rsid w:val="00EA7FC6"/>
    <w:rsid w:val="00EB101B"/>
    <w:rsid w:val="00EB17DA"/>
    <w:rsid w:val="00EB2A9A"/>
    <w:rsid w:val="00EB4647"/>
    <w:rsid w:val="00EB47EB"/>
    <w:rsid w:val="00EB485E"/>
    <w:rsid w:val="00EB579F"/>
    <w:rsid w:val="00EB6E73"/>
    <w:rsid w:val="00EB7466"/>
    <w:rsid w:val="00EC05B8"/>
    <w:rsid w:val="00EC0D47"/>
    <w:rsid w:val="00EC22DA"/>
    <w:rsid w:val="00EC431F"/>
    <w:rsid w:val="00EC44E0"/>
    <w:rsid w:val="00EC4EAF"/>
    <w:rsid w:val="00EC7E20"/>
    <w:rsid w:val="00ED1750"/>
    <w:rsid w:val="00ED25A0"/>
    <w:rsid w:val="00ED26EE"/>
    <w:rsid w:val="00ED2815"/>
    <w:rsid w:val="00ED2AFC"/>
    <w:rsid w:val="00ED2BBE"/>
    <w:rsid w:val="00ED3424"/>
    <w:rsid w:val="00ED35B1"/>
    <w:rsid w:val="00ED3ABF"/>
    <w:rsid w:val="00ED41EE"/>
    <w:rsid w:val="00ED50A6"/>
    <w:rsid w:val="00ED51A6"/>
    <w:rsid w:val="00ED5BB8"/>
    <w:rsid w:val="00ED5F3D"/>
    <w:rsid w:val="00ED658D"/>
    <w:rsid w:val="00ED775B"/>
    <w:rsid w:val="00ED785C"/>
    <w:rsid w:val="00EE2C63"/>
    <w:rsid w:val="00EE2EA7"/>
    <w:rsid w:val="00EE5695"/>
    <w:rsid w:val="00EE677D"/>
    <w:rsid w:val="00EE73A8"/>
    <w:rsid w:val="00EE7A17"/>
    <w:rsid w:val="00EF0238"/>
    <w:rsid w:val="00EF0AA9"/>
    <w:rsid w:val="00EF0C99"/>
    <w:rsid w:val="00EF1D45"/>
    <w:rsid w:val="00EF2968"/>
    <w:rsid w:val="00EF3707"/>
    <w:rsid w:val="00EF53BF"/>
    <w:rsid w:val="00EF5798"/>
    <w:rsid w:val="00EF6584"/>
    <w:rsid w:val="00EF7059"/>
    <w:rsid w:val="00EF7A10"/>
    <w:rsid w:val="00F00BBE"/>
    <w:rsid w:val="00F02C54"/>
    <w:rsid w:val="00F0464E"/>
    <w:rsid w:val="00F04C51"/>
    <w:rsid w:val="00F05E69"/>
    <w:rsid w:val="00F06661"/>
    <w:rsid w:val="00F069DE"/>
    <w:rsid w:val="00F07E50"/>
    <w:rsid w:val="00F122A9"/>
    <w:rsid w:val="00F1256A"/>
    <w:rsid w:val="00F12768"/>
    <w:rsid w:val="00F13332"/>
    <w:rsid w:val="00F13C15"/>
    <w:rsid w:val="00F13F79"/>
    <w:rsid w:val="00F142F0"/>
    <w:rsid w:val="00F14B7F"/>
    <w:rsid w:val="00F16250"/>
    <w:rsid w:val="00F16E46"/>
    <w:rsid w:val="00F1720F"/>
    <w:rsid w:val="00F17397"/>
    <w:rsid w:val="00F175CF"/>
    <w:rsid w:val="00F17812"/>
    <w:rsid w:val="00F209F8"/>
    <w:rsid w:val="00F21160"/>
    <w:rsid w:val="00F21802"/>
    <w:rsid w:val="00F2237C"/>
    <w:rsid w:val="00F26586"/>
    <w:rsid w:val="00F265FA"/>
    <w:rsid w:val="00F27465"/>
    <w:rsid w:val="00F310F5"/>
    <w:rsid w:val="00F3140D"/>
    <w:rsid w:val="00F31534"/>
    <w:rsid w:val="00F31618"/>
    <w:rsid w:val="00F31B79"/>
    <w:rsid w:val="00F31C26"/>
    <w:rsid w:val="00F321DE"/>
    <w:rsid w:val="00F33E79"/>
    <w:rsid w:val="00F33FA2"/>
    <w:rsid w:val="00F34B0D"/>
    <w:rsid w:val="00F37ABD"/>
    <w:rsid w:val="00F41416"/>
    <w:rsid w:val="00F42455"/>
    <w:rsid w:val="00F4267D"/>
    <w:rsid w:val="00F440AB"/>
    <w:rsid w:val="00F44395"/>
    <w:rsid w:val="00F443FA"/>
    <w:rsid w:val="00F44FB0"/>
    <w:rsid w:val="00F461E0"/>
    <w:rsid w:val="00F500AA"/>
    <w:rsid w:val="00F5047D"/>
    <w:rsid w:val="00F5124E"/>
    <w:rsid w:val="00F51EF2"/>
    <w:rsid w:val="00F525C1"/>
    <w:rsid w:val="00F52C14"/>
    <w:rsid w:val="00F5446A"/>
    <w:rsid w:val="00F55339"/>
    <w:rsid w:val="00F56FDF"/>
    <w:rsid w:val="00F57232"/>
    <w:rsid w:val="00F57876"/>
    <w:rsid w:val="00F57913"/>
    <w:rsid w:val="00F603B3"/>
    <w:rsid w:val="00F608E7"/>
    <w:rsid w:val="00F610B2"/>
    <w:rsid w:val="00F6140B"/>
    <w:rsid w:val="00F61855"/>
    <w:rsid w:val="00F61B07"/>
    <w:rsid w:val="00F61E02"/>
    <w:rsid w:val="00F62539"/>
    <w:rsid w:val="00F6286B"/>
    <w:rsid w:val="00F62C6D"/>
    <w:rsid w:val="00F633C0"/>
    <w:rsid w:val="00F63420"/>
    <w:rsid w:val="00F63D1D"/>
    <w:rsid w:val="00F63FBA"/>
    <w:rsid w:val="00F6412E"/>
    <w:rsid w:val="00F64353"/>
    <w:rsid w:val="00F64896"/>
    <w:rsid w:val="00F64EE0"/>
    <w:rsid w:val="00F65894"/>
    <w:rsid w:val="00F66018"/>
    <w:rsid w:val="00F6708B"/>
    <w:rsid w:val="00F7017F"/>
    <w:rsid w:val="00F706DB"/>
    <w:rsid w:val="00F712F1"/>
    <w:rsid w:val="00F7181D"/>
    <w:rsid w:val="00F72070"/>
    <w:rsid w:val="00F73570"/>
    <w:rsid w:val="00F73575"/>
    <w:rsid w:val="00F767FF"/>
    <w:rsid w:val="00F7741F"/>
    <w:rsid w:val="00F774C6"/>
    <w:rsid w:val="00F7792E"/>
    <w:rsid w:val="00F77A62"/>
    <w:rsid w:val="00F81886"/>
    <w:rsid w:val="00F81D44"/>
    <w:rsid w:val="00F82670"/>
    <w:rsid w:val="00F83BAC"/>
    <w:rsid w:val="00F83D9E"/>
    <w:rsid w:val="00F83F20"/>
    <w:rsid w:val="00F85000"/>
    <w:rsid w:val="00F85B9A"/>
    <w:rsid w:val="00F85F6A"/>
    <w:rsid w:val="00F861BF"/>
    <w:rsid w:val="00F86482"/>
    <w:rsid w:val="00F872DC"/>
    <w:rsid w:val="00F90E3B"/>
    <w:rsid w:val="00F919B9"/>
    <w:rsid w:val="00F93D6A"/>
    <w:rsid w:val="00F94014"/>
    <w:rsid w:val="00F94465"/>
    <w:rsid w:val="00F945AB"/>
    <w:rsid w:val="00F9579C"/>
    <w:rsid w:val="00F958EF"/>
    <w:rsid w:val="00F9630E"/>
    <w:rsid w:val="00F970F6"/>
    <w:rsid w:val="00FA0534"/>
    <w:rsid w:val="00FA0D24"/>
    <w:rsid w:val="00FA15B7"/>
    <w:rsid w:val="00FA1E77"/>
    <w:rsid w:val="00FA2C7E"/>
    <w:rsid w:val="00FA3DF6"/>
    <w:rsid w:val="00FA3FA4"/>
    <w:rsid w:val="00FA4C4D"/>
    <w:rsid w:val="00FA59EC"/>
    <w:rsid w:val="00FA5AD4"/>
    <w:rsid w:val="00FA65E8"/>
    <w:rsid w:val="00FA7B3F"/>
    <w:rsid w:val="00FB0EA6"/>
    <w:rsid w:val="00FB0FED"/>
    <w:rsid w:val="00FB156C"/>
    <w:rsid w:val="00FB2174"/>
    <w:rsid w:val="00FB2B0F"/>
    <w:rsid w:val="00FB347D"/>
    <w:rsid w:val="00FB73DF"/>
    <w:rsid w:val="00FC176E"/>
    <w:rsid w:val="00FC1BF5"/>
    <w:rsid w:val="00FC452D"/>
    <w:rsid w:val="00FC4991"/>
    <w:rsid w:val="00FC632C"/>
    <w:rsid w:val="00FC6CDF"/>
    <w:rsid w:val="00FC78AE"/>
    <w:rsid w:val="00FC7E60"/>
    <w:rsid w:val="00FC7E84"/>
    <w:rsid w:val="00FD0D6C"/>
    <w:rsid w:val="00FD1144"/>
    <w:rsid w:val="00FD1604"/>
    <w:rsid w:val="00FD2D19"/>
    <w:rsid w:val="00FD3A27"/>
    <w:rsid w:val="00FD3BE1"/>
    <w:rsid w:val="00FD3F05"/>
    <w:rsid w:val="00FD418A"/>
    <w:rsid w:val="00FD4430"/>
    <w:rsid w:val="00FD4F60"/>
    <w:rsid w:val="00FD53D5"/>
    <w:rsid w:val="00FD6442"/>
    <w:rsid w:val="00FD67B0"/>
    <w:rsid w:val="00FD6D1F"/>
    <w:rsid w:val="00FE05DB"/>
    <w:rsid w:val="00FE2A83"/>
    <w:rsid w:val="00FE30E1"/>
    <w:rsid w:val="00FE3694"/>
    <w:rsid w:val="00FE3B2F"/>
    <w:rsid w:val="00FE3E6D"/>
    <w:rsid w:val="00FE668F"/>
    <w:rsid w:val="00FE6781"/>
    <w:rsid w:val="00FE7336"/>
    <w:rsid w:val="00FF0722"/>
    <w:rsid w:val="00FF136C"/>
    <w:rsid w:val="00FF1805"/>
    <w:rsid w:val="00FF19E8"/>
    <w:rsid w:val="00FF26BC"/>
    <w:rsid w:val="00FF31FD"/>
    <w:rsid w:val="00FF4C0A"/>
    <w:rsid w:val="00FF6EDD"/>
    <w:rsid w:val="00FF70D3"/>
    <w:rsid w:val="00FF7E34"/>
    <w:rsid w:val="04830B07"/>
    <w:rsid w:val="04B84624"/>
    <w:rsid w:val="093F4392"/>
    <w:rsid w:val="0A0862EE"/>
    <w:rsid w:val="0A91230A"/>
    <w:rsid w:val="11B94E6A"/>
    <w:rsid w:val="12E56194"/>
    <w:rsid w:val="134E7707"/>
    <w:rsid w:val="18083CE8"/>
    <w:rsid w:val="1BFF3A52"/>
    <w:rsid w:val="1C3639F6"/>
    <w:rsid w:val="22861646"/>
    <w:rsid w:val="2B2F61DA"/>
    <w:rsid w:val="2EAA2372"/>
    <w:rsid w:val="325338BD"/>
    <w:rsid w:val="36500E26"/>
    <w:rsid w:val="3D760C62"/>
    <w:rsid w:val="424D020F"/>
    <w:rsid w:val="42F22AEC"/>
    <w:rsid w:val="476C3EB1"/>
    <w:rsid w:val="498D08F7"/>
    <w:rsid w:val="4F6F5F63"/>
    <w:rsid w:val="51412B24"/>
    <w:rsid w:val="533448C1"/>
    <w:rsid w:val="5467546F"/>
    <w:rsid w:val="575333D9"/>
    <w:rsid w:val="59C33231"/>
    <w:rsid w:val="59EF1CA2"/>
    <w:rsid w:val="5A441D46"/>
    <w:rsid w:val="5FB84D55"/>
    <w:rsid w:val="677071D4"/>
    <w:rsid w:val="6FCC221E"/>
    <w:rsid w:val="73AF191A"/>
    <w:rsid w:val="7876232E"/>
    <w:rsid w:val="7FDC00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qFormat/>
    <w:uiPriority w:val="0"/>
    <w:rPr>
      <w:sz w:val="24"/>
    </w:rPr>
  </w:style>
  <w:style w:type="paragraph" w:styleId="3">
    <w:name w:val="Date"/>
    <w:basedOn w:val="1"/>
    <w:next w:val="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link w:val="6"/>
    <w:qFormat/>
    <w:uiPriority w:val="0"/>
    <w:rPr>
      <w:kern w:val="2"/>
      <w:sz w:val="18"/>
      <w:szCs w:val="18"/>
    </w:rPr>
  </w:style>
  <w:style w:type="character" w:customStyle="1" w:styleId="10">
    <w:name w:val="页脚 Char"/>
    <w:link w:val="5"/>
    <w:qFormat/>
    <w:uiPriority w:val="0"/>
    <w:rPr>
      <w:kern w:val="2"/>
      <w:sz w:val="18"/>
      <w:szCs w:val="18"/>
    </w:rPr>
  </w:style>
  <w:style w:type="character" w:customStyle="1" w:styleId="11">
    <w:name w:val="称呼 Char"/>
    <w:basedOn w:val="8"/>
    <w:link w:val="2"/>
    <w:qFormat/>
    <w:uiPriority w:val="0"/>
    <w:rPr>
      <w:kern w:val="2"/>
      <w:sz w:val="24"/>
      <w:szCs w:val="24"/>
    </w:rPr>
  </w:style>
  <w:style w:type="paragraph" w:styleId="1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0645-B428-46EC-AD7B-4917834080AE}">
  <ds:schemaRefs/>
</ds:datastoreItem>
</file>

<file path=docProps/app.xml><?xml version="1.0" encoding="utf-8"?>
<Properties xmlns="http://schemas.openxmlformats.org/officeDocument/2006/extended-properties" xmlns:vt="http://schemas.openxmlformats.org/officeDocument/2006/docPropsVTypes">
  <Template>4EC9F8F8</Template>
  <Company>China</Company>
  <Pages>26</Pages>
  <Words>11563</Words>
  <Characters>1261</Characters>
  <Lines>10</Lines>
  <Paragraphs>25</Paragraphs>
  <TotalTime>1767</TotalTime>
  <ScaleCrop>false</ScaleCrop>
  <LinksUpToDate>false</LinksUpToDate>
  <CharactersWithSpaces>12799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2024-07-22T07:04:00Z</dcterms:created>
  <dc:creator>6287</dc:creator>
  <cp:lastModifiedBy>6120</cp:lastModifiedBy>
  <dcterms:modified xsi:type="dcterms:W3CDTF">2024-10-11T01:09:46Z</dcterms:modified>
  <dc:title>关于罪犯改造表现的情况报告</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EE6A411875AF4959837458F59FDF1EC3</vt:lpwstr>
  </property>
</Properties>
</file>