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b/>
          <w:color w:val="000000" w:themeColor="text1"/>
          <w:sz w:val="44"/>
          <w:szCs w:val="44"/>
        </w:rPr>
        <w:t>四川省眉州监狱</w:t>
      </w:r>
    </w:p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</w:pP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报请</w:t>
      </w: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</w:rPr>
        <w:t>减刑</w:t>
      </w: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建议书</w:t>
      </w:r>
    </w:p>
    <w:p>
      <w:pPr>
        <w:spacing w:line="580" w:lineRule="exact"/>
        <w:ind w:firstLine="454" w:firstLineChars="142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（2024）川眉狱减字第491号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 xml:space="preserve">罪犯余廷，男，1997年11月29日出生，汉族，大专文化，捕前系农民，住四川省夹江县，现在四川省眉州监狱四监区服刑。 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因犯抢劫罪，经四川省夹江县人民法院于2020年7月13日以（2020）川1126刑初56号 、（2020）川1126刑初62号刑事判决书，判处有期徒刑八年,并处罚金人民币八千元。该犯与同案不服，提请上诉，经四川省乐山市中级人民法院于2020年9月29日以（2020）川11刑终99号刑事裁定书裁定：驳回上诉，维持原判。刑期自2019年12月2日起至2027年12月1日止。</w:t>
      </w:r>
      <w:r>
        <w:rPr>
          <w:rFonts w:ascii="仿宋" w:hAnsi="仿宋" w:eastAsia="仿宋"/>
          <w:color w:val="000000" w:themeColor="text1"/>
          <w:sz w:val="32"/>
          <w:szCs w:val="32"/>
        </w:rPr>
        <w:t>2020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</w:t>
      </w:r>
      <w:r>
        <w:rPr>
          <w:rFonts w:ascii="仿宋" w:hAnsi="仿宋" w:eastAsia="仿宋"/>
          <w:color w:val="000000" w:themeColor="text1"/>
          <w:sz w:val="32"/>
          <w:szCs w:val="32"/>
        </w:rPr>
        <w:t>11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</w:t>
      </w:r>
      <w:r>
        <w:rPr>
          <w:rFonts w:ascii="仿宋" w:hAnsi="仿宋" w:eastAsia="仿宋"/>
          <w:color w:val="000000" w:themeColor="text1"/>
          <w:sz w:val="32"/>
          <w:szCs w:val="32"/>
        </w:rPr>
        <w:t>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日送入我狱服刑改造。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服刑期间执行期间刑期变动情况：四川省眉山市中级人民法院于2023年6月25日以（2023）川14刑更341号刑事裁定书裁定：减刑六个月。现刑期至</w:t>
      </w:r>
      <w:r>
        <w:rPr>
          <w:rFonts w:ascii="仿宋" w:hAnsi="仿宋" w:eastAsia="仿宋" w:cs="宋体"/>
          <w:color w:val="000000" w:themeColor="text1"/>
          <w:sz w:val="32"/>
          <w:szCs w:val="32"/>
        </w:rPr>
        <w:t>2027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年</w:t>
      </w:r>
      <w:r>
        <w:rPr>
          <w:rFonts w:ascii="仿宋" w:hAnsi="仿宋" w:eastAsia="仿宋" w:cs="宋体"/>
          <w:color w:val="000000" w:themeColor="text1"/>
          <w:sz w:val="32"/>
          <w:szCs w:val="32"/>
        </w:rPr>
        <w:t>6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月</w:t>
      </w:r>
      <w:r>
        <w:rPr>
          <w:rFonts w:ascii="仿宋" w:hAnsi="仿宋" w:eastAsia="仿宋" w:cs="宋体"/>
          <w:color w:val="000000" w:themeColor="text1"/>
          <w:sz w:val="32"/>
          <w:szCs w:val="32"/>
        </w:rPr>
        <w:t>1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日止。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该犯在服刑改造期间，确有悔改表现，具体事实如下：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88分。在劳动改造中态度端正，服从安排，认真学习劳动技能，遵守劳动制度，有欠产扣分，经民警教育后能积极劳动，努力完成劳动任务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罚金有夹江县人民法院于2022年3月8日出具的（2021）川1126执恢118号执行案件结案通知书载明：本案执行完毕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。本考核期内，共获得表扬四个，认罪悔改表现评定结论为：确有悔改表现。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综上所述，罪犯余廷在服刑改造期间能认罪悔罪，认真遵守法律法规及监规，接受教育改造，积极参加思想、文化、职业技术教育，积极参加劳动，努力完成劳动任务，确有悔改表现。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800" w:firstLineChars="25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为此，根据《中华人民共和国监狱法》第二十九条、《中华人民共和国刑法》第七十八条、《中华人民共和国刑事诉讼法》第二百七十三条第二款的规定，建议对罪犯余廷减刑八个月。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特报请裁定。</w:t>
      </w:r>
    </w:p>
    <w:p>
      <w:pPr>
        <w:pStyle w:val="2"/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眉山市中级人民法院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二0二四年九月二十九日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  <w:sectPr>
          <w:pgSz w:w="11906" w:h="16838"/>
          <w:pgMar w:top="1134" w:right="851" w:bottom="794" w:left="851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pacing w:val="20"/>
          <w:sz w:val="32"/>
          <w:szCs w:val="32"/>
        </w:rPr>
        <w:t>附：罪犯余廷减刑材料</w:t>
      </w:r>
    </w:p>
    <w:p>
      <w:pPr>
        <w:rPr>
          <w:color w:val="000000" w:themeColor="text1"/>
        </w:rPr>
      </w:pPr>
    </w:p>
    <w:sectPr>
      <w:type w:val="continuous"/>
      <w:pgSz w:w="11906" w:h="16838"/>
      <w:pgMar w:top="1134" w:right="851" w:bottom="794" w:left="85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4E7707"/>
    <w:rsid w:val="000008D4"/>
    <w:rsid w:val="000008D8"/>
    <w:rsid w:val="000008E1"/>
    <w:rsid w:val="00001378"/>
    <w:rsid w:val="000016F3"/>
    <w:rsid w:val="000027C3"/>
    <w:rsid w:val="000041FE"/>
    <w:rsid w:val="00006002"/>
    <w:rsid w:val="00006EF8"/>
    <w:rsid w:val="00010875"/>
    <w:rsid w:val="00010C39"/>
    <w:rsid w:val="00010C8A"/>
    <w:rsid w:val="000110FD"/>
    <w:rsid w:val="0001183E"/>
    <w:rsid w:val="000118B2"/>
    <w:rsid w:val="00012415"/>
    <w:rsid w:val="00013D97"/>
    <w:rsid w:val="00013F2A"/>
    <w:rsid w:val="00014962"/>
    <w:rsid w:val="000150CD"/>
    <w:rsid w:val="000150F4"/>
    <w:rsid w:val="00015EC1"/>
    <w:rsid w:val="00015EF6"/>
    <w:rsid w:val="000166B3"/>
    <w:rsid w:val="00016F63"/>
    <w:rsid w:val="00017F85"/>
    <w:rsid w:val="000202F5"/>
    <w:rsid w:val="0002128B"/>
    <w:rsid w:val="000225BA"/>
    <w:rsid w:val="00022B35"/>
    <w:rsid w:val="00023035"/>
    <w:rsid w:val="0002515D"/>
    <w:rsid w:val="0002526D"/>
    <w:rsid w:val="00026634"/>
    <w:rsid w:val="000275FD"/>
    <w:rsid w:val="00027652"/>
    <w:rsid w:val="000316A3"/>
    <w:rsid w:val="0003171E"/>
    <w:rsid w:val="00031D40"/>
    <w:rsid w:val="00031D69"/>
    <w:rsid w:val="00031FFA"/>
    <w:rsid w:val="0003302B"/>
    <w:rsid w:val="00033861"/>
    <w:rsid w:val="000338EB"/>
    <w:rsid w:val="000340A1"/>
    <w:rsid w:val="000342A7"/>
    <w:rsid w:val="00035671"/>
    <w:rsid w:val="0003635B"/>
    <w:rsid w:val="00036EDA"/>
    <w:rsid w:val="000379B3"/>
    <w:rsid w:val="00037C5D"/>
    <w:rsid w:val="00040590"/>
    <w:rsid w:val="00040893"/>
    <w:rsid w:val="00040FEA"/>
    <w:rsid w:val="0004250A"/>
    <w:rsid w:val="000432B5"/>
    <w:rsid w:val="00045484"/>
    <w:rsid w:val="00045CED"/>
    <w:rsid w:val="0004603B"/>
    <w:rsid w:val="000460FE"/>
    <w:rsid w:val="0004738A"/>
    <w:rsid w:val="00047522"/>
    <w:rsid w:val="00047D36"/>
    <w:rsid w:val="00047FB3"/>
    <w:rsid w:val="00051A8A"/>
    <w:rsid w:val="00051AC0"/>
    <w:rsid w:val="00051ECD"/>
    <w:rsid w:val="000528D3"/>
    <w:rsid w:val="00052EB4"/>
    <w:rsid w:val="000539CC"/>
    <w:rsid w:val="000565DA"/>
    <w:rsid w:val="00056ED7"/>
    <w:rsid w:val="00057424"/>
    <w:rsid w:val="00057583"/>
    <w:rsid w:val="00057931"/>
    <w:rsid w:val="00062558"/>
    <w:rsid w:val="00062A78"/>
    <w:rsid w:val="000631A9"/>
    <w:rsid w:val="00065AB7"/>
    <w:rsid w:val="00066F2C"/>
    <w:rsid w:val="00070B5D"/>
    <w:rsid w:val="000719B8"/>
    <w:rsid w:val="00071E28"/>
    <w:rsid w:val="00072229"/>
    <w:rsid w:val="000734FB"/>
    <w:rsid w:val="0007366B"/>
    <w:rsid w:val="00074889"/>
    <w:rsid w:val="00074B4C"/>
    <w:rsid w:val="00074BA3"/>
    <w:rsid w:val="0007543A"/>
    <w:rsid w:val="0007714D"/>
    <w:rsid w:val="000777A1"/>
    <w:rsid w:val="000778B7"/>
    <w:rsid w:val="0008060E"/>
    <w:rsid w:val="000816C4"/>
    <w:rsid w:val="000845FF"/>
    <w:rsid w:val="0008529F"/>
    <w:rsid w:val="000856BC"/>
    <w:rsid w:val="000865D4"/>
    <w:rsid w:val="00087310"/>
    <w:rsid w:val="00087517"/>
    <w:rsid w:val="000876E6"/>
    <w:rsid w:val="00087DF2"/>
    <w:rsid w:val="000902B1"/>
    <w:rsid w:val="000906F1"/>
    <w:rsid w:val="00092EA6"/>
    <w:rsid w:val="00093ECA"/>
    <w:rsid w:val="00095171"/>
    <w:rsid w:val="0009549B"/>
    <w:rsid w:val="00096B55"/>
    <w:rsid w:val="000A1AFA"/>
    <w:rsid w:val="000A347C"/>
    <w:rsid w:val="000A4030"/>
    <w:rsid w:val="000A4504"/>
    <w:rsid w:val="000A5672"/>
    <w:rsid w:val="000A5D85"/>
    <w:rsid w:val="000A612C"/>
    <w:rsid w:val="000A6BAA"/>
    <w:rsid w:val="000A7C10"/>
    <w:rsid w:val="000B0F4E"/>
    <w:rsid w:val="000B118F"/>
    <w:rsid w:val="000B11C7"/>
    <w:rsid w:val="000B1E61"/>
    <w:rsid w:val="000B2027"/>
    <w:rsid w:val="000B23F5"/>
    <w:rsid w:val="000B293E"/>
    <w:rsid w:val="000B33F5"/>
    <w:rsid w:val="000B3C7F"/>
    <w:rsid w:val="000B3CB4"/>
    <w:rsid w:val="000B3DAA"/>
    <w:rsid w:val="000B3FDC"/>
    <w:rsid w:val="000B6188"/>
    <w:rsid w:val="000B68FD"/>
    <w:rsid w:val="000C01D2"/>
    <w:rsid w:val="000C19E6"/>
    <w:rsid w:val="000C1D67"/>
    <w:rsid w:val="000C3094"/>
    <w:rsid w:val="000C36A6"/>
    <w:rsid w:val="000C4AD7"/>
    <w:rsid w:val="000C62E6"/>
    <w:rsid w:val="000C6482"/>
    <w:rsid w:val="000C6788"/>
    <w:rsid w:val="000C682F"/>
    <w:rsid w:val="000C7263"/>
    <w:rsid w:val="000D0026"/>
    <w:rsid w:val="000D006B"/>
    <w:rsid w:val="000D01C1"/>
    <w:rsid w:val="000D0D13"/>
    <w:rsid w:val="000D15E4"/>
    <w:rsid w:val="000D1ABB"/>
    <w:rsid w:val="000D29E8"/>
    <w:rsid w:val="000D2C08"/>
    <w:rsid w:val="000D2D54"/>
    <w:rsid w:val="000D2E35"/>
    <w:rsid w:val="000D3A81"/>
    <w:rsid w:val="000D4D99"/>
    <w:rsid w:val="000D552B"/>
    <w:rsid w:val="000D6D67"/>
    <w:rsid w:val="000D7675"/>
    <w:rsid w:val="000D77A7"/>
    <w:rsid w:val="000E072D"/>
    <w:rsid w:val="000E105B"/>
    <w:rsid w:val="000E1352"/>
    <w:rsid w:val="000E1FBB"/>
    <w:rsid w:val="000E31C1"/>
    <w:rsid w:val="000E3DAF"/>
    <w:rsid w:val="000E53CC"/>
    <w:rsid w:val="000E54E5"/>
    <w:rsid w:val="000E5C36"/>
    <w:rsid w:val="000E5E39"/>
    <w:rsid w:val="000E6252"/>
    <w:rsid w:val="000E78F3"/>
    <w:rsid w:val="000E7994"/>
    <w:rsid w:val="000E7C4A"/>
    <w:rsid w:val="000E7CA3"/>
    <w:rsid w:val="000E7CE1"/>
    <w:rsid w:val="000F0C85"/>
    <w:rsid w:val="000F194E"/>
    <w:rsid w:val="000F1B58"/>
    <w:rsid w:val="000F24C0"/>
    <w:rsid w:val="000F35FD"/>
    <w:rsid w:val="000F4B66"/>
    <w:rsid w:val="000F56F7"/>
    <w:rsid w:val="000F5857"/>
    <w:rsid w:val="000F59C2"/>
    <w:rsid w:val="000F6E55"/>
    <w:rsid w:val="00100F53"/>
    <w:rsid w:val="00101786"/>
    <w:rsid w:val="00101A66"/>
    <w:rsid w:val="00101DB6"/>
    <w:rsid w:val="00102CC9"/>
    <w:rsid w:val="00104149"/>
    <w:rsid w:val="00104251"/>
    <w:rsid w:val="00104DD3"/>
    <w:rsid w:val="00105F37"/>
    <w:rsid w:val="001068EB"/>
    <w:rsid w:val="00106E67"/>
    <w:rsid w:val="00107915"/>
    <w:rsid w:val="00107BA9"/>
    <w:rsid w:val="00110348"/>
    <w:rsid w:val="00110A86"/>
    <w:rsid w:val="001124EB"/>
    <w:rsid w:val="0011282A"/>
    <w:rsid w:val="00112AED"/>
    <w:rsid w:val="00112EA4"/>
    <w:rsid w:val="0011307C"/>
    <w:rsid w:val="00113A72"/>
    <w:rsid w:val="00113A85"/>
    <w:rsid w:val="00113CC7"/>
    <w:rsid w:val="0011714D"/>
    <w:rsid w:val="001174A9"/>
    <w:rsid w:val="0012068B"/>
    <w:rsid w:val="00120E4D"/>
    <w:rsid w:val="0012107E"/>
    <w:rsid w:val="001216A6"/>
    <w:rsid w:val="00121A80"/>
    <w:rsid w:val="00121FE9"/>
    <w:rsid w:val="0012311A"/>
    <w:rsid w:val="0012465F"/>
    <w:rsid w:val="001249CE"/>
    <w:rsid w:val="00125001"/>
    <w:rsid w:val="00125579"/>
    <w:rsid w:val="001263FE"/>
    <w:rsid w:val="0012762D"/>
    <w:rsid w:val="00127801"/>
    <w:rsid w:val="00130190"/>
    <w:rsid w:val="00130D23"/>
    <w:rsid w:val="00130EB3"/>
    <w:rsid w:val="00133049"/>
    <w:rsid w:val="001333B8"/>
    <w:rsid w:val="00134046"/>
    <w:rsid w:val="00135275"/>
    <w:rsid w:val="001364CB"/>
    <w:rsid w:val="00136880"/>
    <w:rsid w:val="00136A40"/>
    <w:rsid w:val="001378E8"/>
    <w:rsid w:val="00141A52"/>
    <w:rsid w:val="00141C5A"/>
    <w:rsid w:val="001437C7"/>
    <w:rsid w:val="001445DA"/>
    <w:rsid w:val="00144B07"/>
    <w:rsid w:val="0014509C"/>
    <w:rsid w:val="00146C92"/>
    <w:rsid w:val="00147146"/>
    <w:rsid w:val="00147F68"/>
    <w:rsid w:val="00151B5B"/>
    <w:rsid w:val="0015230E"/>
    <w:rsid w:val="00152D96"/>
    <w:rsid w:val="0015345C"/>
    <w:rsid w:val="00154315"/>
    <w:rsid w:val="001553DD"/>
    <w:rsid w:val="00155796"/>
    <w:rsid w:val="00156ACD"/>
    <w:rsid w:val="00161378"/>
    <w:rsid w:val="00161F53"/>
    <w:rsid w:val="00163B57"/>
    <w:rsid w:val="001648AE"/>
    <w:rsid w:val="00165869"/>
    <w:rsid w:val="00165C29"/>
    <w:rsid w:val="00167154"/>
    <w:rsid w:val="0016746E"/>
    <w:rsid w:val="001719A5"/>
    <w:rsid w:val="00171A24"/>
    <w:rsid w:val="00172D7A"/>
    <w:rsid w:val="001731AE"/>
    <w:rsid w:val="0017368C"/>
    <w:rsid w:val="001737ED"/>
    <w:rsid w:val="001739F3"/>
    <w:rsid w:val="001754C6"/>
    <w:rsid w:val="001756F6"/>
    <w:rsid w:val="00177E44"/>
    <w:rsid w:val="00180252"/>
    <w:rsid w:val="00180FCA"/>
    <w:rsid w:val="00181A2C"/>
    <w:rsid w:val="00183259"/>
    <w:rsid w:val="00185600"/>
    <w:rsid w:val="0018582C"/>
    <w:rsid w:val="00185ED1"/>
    <w:rsid w:val="00186C8F"/>
    <w:rsid w:val="00186F1C"/>
    <w:rsid w:val="00191206"/>
    <w:rsid w:val="001912FB"/>
    <w:rsid w:val="001925B4"/>
    <w:rsid w:val="001930F4"/>
    <w:rsid w:val="00194911"/>
    <w:rsid w:val="001953A0"/>
    <w:rsid w:val="00195897"/>
    <w:rsid w:val="00195A91"/>
    <w:rsid w:val="00195F3A"/>
    <w:rsid w:val="0019667E"/>
    <w:rsid w:val="00197423"/>
    <w:rsid w:val="0019793B"/>
    <w:rsid w:val="00197C58"/>
    <w:rsid w:val="00197C71"/>
    <w:rsid w:val="001A0A68"/>
    <w:rsid w:val="001A0EF8"/>
    <w:rsid w:val="001A3C61"/>
    <w:rsid w:val="001A4C01"/>
    <w:rsid w:val="001A505A"/>
    <w:rsid w:val="001A5412"/>
    <w:rsid w:val="001A545D"/>
    <w:rsid w:val="001A6392"/>
    <w:rsid w:val="001A6D68"/>
    <w:rsid w:val="001A7672"/>
    <w:rsid w:val="001A7D8D"/>
    <w:rsid w:val="001B07C7"/>
    <w:rsid w:val="001B0CB9"/>
    <w:rsid w:val="001B0FDB"/>
    <w:rsid w:val="001B17CE"/>
    <w:rsid w:val="001B3BA6"/>
    <w:rsid w:val="001B4686"/>
    <w:rsid w:val="001B4E75"/>
    <w:rsid w:val="001B5702"/>
    <w:rsid w:val="001B59FD"/>
    <w:rsid w:val="001B5A82"/>
    <w:rsid w:val="001B5BA3"/>
    <w:rsid w:val="001B5ED3"/>
    <w:rsid w:val="001B5F26"/>
    <w:rsid w:val="001B6A43"/>
    <w:rsid w:val="001B6E4F"/>
    <w:rsid w:val="001B7C49"/>
    <w:rsid w:val="001C326A"/>
    <w:rsid w:val="001C3696"/>
    <w:rsid w:val="001C49DC"/>
    <w:rsid w:val="001C4E3D"/>
    <w:rsid w:val="001C5937"/>
    <w:rsid w:val="001C59E1"/>
    <w:rsid w:val="001C667D"/>
    <w:rsid w:val="001C6818"/>
    <w:rsid w:val="001C74B4"/>
    <w:rsid w:val="001C75D6"/>
    <w:rsid w:val="001D03B5"/>
    <w:rsid w:val="001D05A9"/>
    <w:rsid w:val="001D0771"/>
    <w:rsid w:val="001D18E4"/>
    <w:rsid w:val="001D2AF6"/>
    <w:rsid w:val="001D2CD1"/>
    <w:rsid w:val="001D3977"/>
    <w:rsid w:val="001D47A4"/>
    <w:rsid w:val="001D59AA"/>
    <w:rsid w:val="001D5B7D"/>
    <w:rsid w:val="001D63CC"/>
    <w:rsid w:val="001E0FC6"/>
    <w:rsid w:val="001E1826"/>
    <w:rsid w:val="001E1B96"/>
    <w:rsid w:val="001E2830"/>
    <w:rsid w:val="001E2FC1"/>
    <w:rsid w:val="001E3130"/>
    <w:rsid w:val="001E31EF"/>
    <w:rsid w:val="001E32B1"/>
    <w:rsid w:val="001E424F"/>
    <w:rsid w:val="001E43A3"/>
    <w:rsid w:val="001E4556"/>
    <w:rsid w:val="001E5BFF"/>
    <w:rsid w:val="001E6383"/>
    <w:rsid w:val="001F086B"/>
    <w:rsid w:val="001F1FCD"/>
    <w:rsid w:val="001F2ABF"/>
    <w:rsid w:val="001F3657"/>
    <w:rsid w:val="001F436D"/>
    <w:rsid w:val="001F46B2"/>
    <w:rsid w:val="001F5DFE"/>
    <w:rsid w:val="001F5E3C"/>
    <w:rsid w:val="001F6429"/>
    <w:rsid w:val="001F722D"/>
    <w:rsid w:val="001F7829"/>
    <w:rsid w:val="001F7BEF"/>
    <w:rsid w:val="001F7DC5"/>
    <w:rsid w:val="001F7FF9"/>
    <w:rsid w:val="0020009E"/>
    <w:rsid w:val="002008D7"/>
    <w:rsid w:val="002024F8"/>
    <w:rsid w:val="00202683"/>
    <w:rsid w:val="00202A32"/>
    <w:rsid w:val="00202ADC"/>
    <w:rsid w:val="0020361C"/>
    <w:rsid w:val="0020400F"/>
    <w:rsid w:val="00205698"/>
    <w:rsid w:val="00205D8F"/>
    <w:rsid w:val="002062CA"/>
    <w:rsid w:val="002064AF"/>
    <w:rsid w:val="00206BE3"/>
    <w:rsid w:val="00207460"/>
    <w:rsid w:val="002076F0"/>
    <w:rsid w:val="002079AC"/>
    <w:rsid w:val="00210B9D"/>
    <w:rsid w:val="00211472"/>
    <w:rsid w:val="00211ED4"/>
    <w:rsid w:val="00212375"/>
    <w:rsid w:val="00213712"/>
    <w:rsid w:val="002150CB"/>
    <w:rsid w:val="002161C5"/>
    <w:rsid w:val="00216F82"/>
    <w:rsid w:val="00217671"/>
    <w:rsid w:val="002200F1"/>
    <w:rsid w:val="002219DD"/>
    <w:rsid w:val="00221CF7"/>
    <w:rsid w:val="00222F84"/>
    <w:rsid w:val="00223A18"/>
    <w:rsid w:val="00224606"/>
    <w:rsid w:val="0022489D"/>
    <w:rsid w:val="00224C85"/>
    <w:rsid w:val="00225102"/>
    <w:rsid w:val="00225290"/>
    <w:rsid w:val="002258F0"/>
    <w:rsid w:val="00225A40"/>
    <w:rsid w:val="00225AB9"/>
    <w:rsid w:val="002273D8"/>
    <w:rsid w:val="0023070D"/>
    <w:rsid w:val="00231570"/>
    <w:rsid w:val="00232E05"/>
    <w:rsid w:val="002342E5"/>
    <w:rsid w:val="002348CE"/>
    <w:rsid w:val="00234F58"/>
    <w:rsid w:val="002367BA"/>
    <w:rsid w:val="00240829"/>
    <w:rsid w:val="00240D8C"/>
    <w:rsid w:val="00240F9E"/>
    <w:rsid w:val="00240FAB"/>
    <w:rsid w:val="00242A48"/>
    <w:rsid w:val="00243190"/>
    <w:rsid w:val="00244459"/>
    <w:rsid w:val="00244BE7"/>
    <w:rsid w:val="00245526"/>
    <w:rsid w:val="00245C7A"/>
    <w:rsid w:val="00247E3A"/>
    <w:rsid w:val="00250B34"/>
    <w:rsid w:val="002517F2"/>
    <w:rsid w:val="002519C1"/>
    <w:rsid w:val="00251E42"/>
    <w:rsid w:val="00253FAB"/>
    <w:rsid w:val="00254628"/>
    <w:rsid w:val="0025532A"/>
    <w:rsid w:val="0025542B"/>
    <w:rsid w:val="00256DBB"/>
    <w:rsid w:val="00257447"/>
    <w:rsid w:val="00261522"/>
    <w:rsid w:val="00262B4B"/>
    <w:rsid w:val="002633F9"/>
    <w:rsid w:val="00264338"/>
    <w:rsid w:val="00266F8A"/>
    <w:rsid w:val="00266FAD"/>
    <w:rsid w:val="002678DC"/>
    <w:rsid w:val="00267C15"/>
    <w:rsid w:val="00267E9F"/>
    <w:rsid w:val="002702A0"/>
    <w:rsid w:val="002703D3"/>
    <w:rsid w:val="0027079E"/>
    <w:rsid w:val="00270BC6"/>
    <w:rsid w:val="00270CF6"/>
    <w:rsid w:val="0027100B"/>
    <w:rsid w:val="00271539"/>
    <w:rsid w:val="00272E8B"/>
    <w:rsid w:val="002732ED"/>
    <w:rsid w:val="002735EC"/>
    <w:rsid w:val="00274024"/>
    <w:rsid w:val="0027498D"/>
    <w:rsid w:val="00274CC4"/>
    <w:rsid w:val="0027526C"/>
    <w:rsid w:val="00275882"/>
    <w:rsid w:val="00275905"/>
    <w:rsid w:val="002767B4"/>
    <w:rsid w:val="00276848"/>
    <w:rsid w:val="00276D3D"/>
    <w:rsid w:val="00277432"/>
    <w:rsid w:val="00280E5C"/>
    <w:rsid w:val="002814B6"/>
    <w:rsid w:val="00282799"/>
    <w:rsid w:val="00283B4D"/>
    <w:rsid w:val="002844B6"/>
    <w:rsid w:val="002864A2"/>
    <w:rsid w:val="00286978"/>
    <w:rsid w:val="002869FF"/>
    <w:rsid w:val="00286F86"/>
    <w:rsid w:val="00287085"/>
    <w:rsid w:val="002909D3"/>
    <w:rsid w:val="002910C5"/>
    <w:rsid w:val="00291694"/>
    <w:rsid w:val="00291B13"/>
    <w:rsid w:val="00291F55"/>
    <w:rsid w:val="0029239E"/>
    <w:rsid w:val="00292759"/>
    <w:rsid w:val="002933CE"/>
    <w:rsid w:val="00293F56"/>
    <w:rsid w:val="00294A00"/>
    <w:rsid w:val="00294BC3"/>
    <w:rsid w:val="00296488"/>
    <w:rsid w:val="00296ACB"/>
    <w:rsid w:val="00296B82"/>
    <w:rsid w:val="00296CA6"/>
    <w:rsid w:val="002A1262"/>
    <w:rsid w:val="002A1516"/>
    <w:rsid w:val="002A17D4"/>
    <w:rsid w:val="002A1F88"/>
    <w:rsid w:val="002A331F"/>
    <w:rsid w:val="002A3A04"/>
    <w:rsid w:val="002A3AE4"/>
    <w:rsid w:val="002A4AED"/>
    <w:rsid w:val="002A4F39"/>
    <w:rsid w:val="002A6631"/>
    <w:rsid w:val="002B1FFD"/>
    <w:rsid w:val="002B2606"/>
    <w:rsid w:val="002B535D"/>
    <w:rsid w:val="002B5838"/>
    <w:rsid w:val="002B589F"/>
    <w:rsid w:val="002B60FA"/>
    <w:rsid w:val="002B64A5"/>
    <w:rsid w:val="002B6989"/>
    <w:rsid w:val="002C36EC"/>
    <w:rsid w:val="002C4189"/>
    <w:rsid w:val="002C4681"/>
    <w:rsid w:val="002C6FBD"/>
    <w:rsid w:val="002C7B3B"/>
    <w:rsid w:val="002C7FED"/>
    <w:rsid w:val="002D29FD"/>
    <w:rsid w:val="002D2CF8"/>
    <w:rsid w:val="002D3513"/>
    <w:rsid w:val="002D35F1"/>
    <w:rsid w:val="002D3AB2"/>
    <w:rsid w:val="002D5D13"/>
    <w:rsid w:val="002D60BF"/>
    <w:rsid w:val="002D6291"/>
    <w:rsid w:val="002D62F9"/>
    <w:rsid w:val="002D7297"/>
    <w:rsid w:val="002D7945"/>
    <w:rsid w:val="002D7AE3"/>
    <w:rsid w:val="002D7DB7"/>
    <w:rsid w:val="002E00D2"/>
    <w:rsid w:val="002E051F"/>
    <w:rsid w:val="002E218E"/>
    <w:rsid w:val="002E2CD0"/>
    <w:rsid w:val="002E3027"/>
    <w:rsid w:val="002E3E45"/>
    <w:rsid w:val="002E4C34"/>
    <w:rsid w:val="002E5825"/>
    <w:rsid w:val="002E60D5"/>
    <w:rsid w:val="002E6B4A"/>
    <w:rsid w:val="002E6DCD"/>
    <w:rsid w:val="002E7144"/>
    <w:rsid w:val="002E7E00"/>
    <w:rsid w:val="002F02BF"/>
    <w:rsid w:val="002F04F8"/>
    <w:rsid w:val="002F057D"/>
    <w:rsid w:val="002F0730"/>
    <w:rsid w:val="002F1200"/>
    <w:rsid w:val="002F14A2"/>
    <w:rsid w:val="002F1522"/>
    <w:rsid w:val="002F252B"/>
    <w:rsid w:val="002F2BE4"/>
    <w:rsid w:val="002F3732"/>
    <w:rsid w:val="002F3D8E"/>
    <w:rsid w:val="002F59AB"/>
    <w:rsid w:val="002F60AE"/>
    <w:rsid w:val="002F6335"/>
    <w:rsid w:val="002F6EBC"/>
    <w:rsid w:val="002F7B4D"/>
    <w:rsid w:val="003015AC"/>
    <w:rsid w:val="00301644"/>
    <w:rsid w:val="00303111"/>
    <w:rsid w:val="00303706"/>
    <w:rsid w:val="00304936"/>
    <w:rsid w:val="00304EEA"/>
    <w:rsid w:val="003051B2"/>
    <w:rsid w:val="00306390"/>
    <w:rsid w:val="00306DE2"/>
    <w:rsid w:val="003071EB"/>
    <w:rsid w:val="00310AD3"/>
    <w:rsid w:val="00311220"/>
    <w:rsid w:val="003117CD"/>
    <w:rsid w:val="0031304B"/>
    <w:rsid w:val="00314160"/>
    <w:rsid w:val="0031587B"/>
    <w:rsid w:val="00315A20"/>
    <w:rsid w:val="00317541"/>
    <w:rsid w:val="00321557"/>
    <w:rsid w:val="00321DCE"/>
    <w:rsid w:val="00321DEF"/>
    <w:rsid w:val="00322023"/>
    <w:rsid w:val="00322029"/>
    <w:rsid w:val="0032221C"/>
    <w:rsid w:val="00322496"/>
    <w:rsid w:val="00322919"/>
    <w:rsid w:val="00322A72"/>
    <w:rsid w:val="00322F67"/>
    <w:rsid w:val="00323052"/>
    <w:rsid w:val="0032423C"/>
    <w:rsid w:val="0032466E"/>
    <w:rsid w:val="00326887"/>
    <w:rsid w:val="00326C75"/>
    <w:rsid w:val="00326E75"/>
    <w:rsid w:val="00327654"/>
    <w:rsid w:val="00327B23"/>
    <w:rsid w:val="00330161"/>
    <w:rsid w:val="0033117C"/>
    <w:rsid w:val="00332633"/>
    <w:rsid w:val="00332C37"/>
    <w:rsid w:val="00332FEA"/>
    <w:rsid w:val="00333F96"/>
    <w:rsid w:val="00335294"/>
    <w:rsid w:val="00335595"/>
    <w:rsid w:val="00336449"/>
    <w:rsid w:val="00337672"/>
    <w:rsid w:val="00341972"/>
    <w:rsid w:val="003420CE"/>
    <w:rsid w:val="00342DC9"/>
    <w:rsid w:val="00343FB9"/>
    <w:rsid w:val="00344786"/>
    <w:rsid w:val="003457D8"/>
    <w:rsid w:val="0034600B"/>
    <w:rsid w:val="00347C60"/>
    <w:rsid w:val="00347F92"/>
    <w:rsid w:val="0035053D"/>
    <w:rsid w:val="00351061"/>
    <w:rsid w:val="00351163"/>
    <w:rsid w:val="00351816"/>
    <w:rsid w:val="003518E0"/>
    <w:rsid w:val="00351E8C"/>
    <w:rsid w:val="00352C09"/>
    <w:rsid w:val="00352F54"/>
    <w:rsid w:val="00355044"/>
    <w:rsid w:val="003556B6"/>
    <w:rsid w:val="00356033"/>
    <w:rsid w:val="00357C53"/>
    <w:rsid w:val="00362C6B"/>
    <w:rsid w:val="003634E3"/>
    <w:rsid w:val="00363941"/>
    <w:rsid w:val="00363B2D"/>
    <w:rsid w:val="0036474E"/>
    <w:rsid w:val="00364852"/>
    <w:rsid w:val="00364A3C"/>
    <w:rsid w:val="003658B2"/>
    <w:rsid w:val="003660C7"/>
    <w:rsid w:val="00367F2E"/>
    <w:rsid w:val="00367FA9"/>
    <w:rsid w:val="0037013C"/>
    <w:rsid w:val="00371EF6"/>
    <w:rsid w:val="00371F37"/>
    <w:rsid w:val="00372842"/>
    <w:rsid w:val="00373579"/>
    <w:rsid w:val="00373EF2"/>
    <w:rsid w:val="00373FF0"/>
    <w:rsid w:val="003801EF"/>
    <w:rsid w:val="0038128F"/>
    <w:rsid w:val="00381A43"/>
    <w:rsid w:val="0038234B"/>
    <w:rsid w:val="00382454"/>
    <w:rsid w:val="00382DC3"/>
    <w:rsid w:val="003834E3"/>
    <w:rsid w:val="0038445B"/>
    <w:rsid w:val="003844A3"/>
    <w:rsid w:val="003847BD"/>
    <w:rsid w:val="003865D0"/>
    <w:rsid w:val="0039047F"/>
    <w:rsid w:val="00390BDF"/>
    <w:rsid w:val="00392130"/>
    <w:rsid w:val="00392340"/>
    <w:rsid w:val="0039257E"/>
    <w:rsid w:val="00392A55"/>
    <w:rsid w:val="00393D1A"/>
    <w:rsid w:val="00393F30"/>
    <w:rsid w:val="003A29D2"/>
    <w:rsid w:val="003A3461"/>
    <w:rsid w:val="003A4447"/>
    <w:rsid w:val="003A4BAC"/>
    <w:rsid w:val="003A4D3C"/>
    <w:rsid w:val="003A54B9"/>
    <w:rsid w:val="003A59CF"/>
    <w:rsid w:val="003A65BE"/>
    <w:rsid w:val="003A6A73"/>
    <w:rsid w:val="003A76C1"/>
    <w:rsid w:val="003B175A"/>
    <w:rsid w:val="003B1A4A"/>
    <w:rsid w:val="003B1C90"/>
    <w:rsid w:val="003B1E01"/>
    <w:rsid w:val="003B1E3D"/>
    <w:rsid w:val="003B2001"/>
    <w:rsid w:val="003B2098"/>
    <w:rsid w:val="003B23A0"/>
    <w:rsid w:val="003B34BF"/>
    <w:rsid w:val="003B5850"/>
    <w:rsid w:val="003B6DB6"/>
    <w:rsid w:val="003B78C0"/>
    <w:rsid w:val="003C0426"/>
    <w:rsid w:val="003C0EFD"/>
    <w:rsid w:val="003C1752"/>
    <w:rsid w:val="003C1E36"/>
    <w:rsid w:val="003C24B2"/>
    <w:rsid w:val="003C263A"/>
    <w:rsid w:val="003C39DA"/>
    <w:rsid w:val="003C3EDA"/>
    <w:rsid w:val="003C4CFB"/>
    <w:rsid w:val="003C5B02"/>
    <w:rsid w:val="003C5E17"/>
    <w:rsid w:val="003C5EA6"/>
    <w:rsid w:val="003C6392"/>
    <w:rsid w:val="003C6D85"/>
    <w:rsid w:val="003C7432"/>
    <w:rsid w:val="003C7F6E"/>
    <w:rsid w:val="003D0A48"/>
    <w:rsid w:val="003D14FC"/>
    <w:rsid w:val="003D29FD"/>
    <w:rsid w:val="003D2B1F"/>
    <w:rsid w:val="003D38C2"/>
    <w:rsid w:val="003D5AFB"/>
    <w:rsid w:val="003D623C"/>
    <w:rsid w:val="003D63D8"/>
    <w:rsid w:val="003E0B07"/>
    <w:rsid w:val="003E11F5"/>
    <w:rsid w:val="003E28CE"/>
    <w:rsid w:val="003E29B0"/>
    <w:rsid w:val="003E2E16"/>
    <w:rsid w:val="003E30E8"/>
    <w:rsid w:val="003E45D7"/>
    <w:rsid w:val="003E4AB3"/>
    <w:rsid w:val="003E4B06"/>
    <w:rsid w:val="003E5C6B"/>
    <w:rsid w:val="003E6A14"/>
    <w:rsid w:val="003E7B9C"/>
    <w:rsid w:val="003E7E41"/>
    <w:rsid w:val="003F136C"/>
    <w:rsid w:val="003F1A48"/>
    <w:rsid w:val="003F1D05"/>
    <w:rsid w:val="003F2710"/>
    <w:rsid w:val="003F5D5D"/>
    <w:rsid w:val="003F5F67"/>
    <w:rsid w:val="003F64E1"/>
    <w:rsid w:val="003F7528"/>
    <w:rsid w:val="003F7AFF"/>
    <w:rsid w:val="00401E28"/>
    <w:rsid w:val="00401F13"/>
    <w:rsid w:val="00404B6A"/>
    <w:rsid w:val="00407056"/>
    <w:rsid w:val="00410007"/>
    <w:rsid w:val="0041026D"/>
    <w:rsid w:val="00410F53"/>
    <w:rsid w:val="00411332"/>
    <w:rsid w:val="0041164C"/>
    <w:rsid w:val="004119D8"/>
    <w:rsid w:val="004123CF"/>
    <w:rsid w:val="00412535"/>
    <w:rsid w:val="0041323C"/>
    <w:rsid w:val="00413683"/>
    <w:rsid w:val="00413703"/>
    <w:rsid w:val="0041499C"/>
    <w:rsid w:val="00414D39"/>
    <w:rsid w:val="004151C3"/>
    <w:rsid w:val="00416537"/>
    <w:rsid w:val="004203BC"/>
    <w:rsid w:val="00421AE4"/>
    <w:rsid w:val="00421FD7"/>
    <w:rsid w:val="004233A4"/>
    <w:rsid w:val="004233D5"/>
    <w:rsid w:val="00425FFE"/>
    <w:rsid w:val="00426020"/>
    <w:rsid w:val="00426EEC"/>
    <w:rsid w:val="00427B9B"/>
    <w:rsid w:val="0043076B"/>
    <w:rsid w:val="00430818"/>
    <w:rsid w:val="0043113D"/>
    <w:rsid w:val="004326A5"/>
    <w:rsid w:val="0043380A"/>
    <w:rsid w:val="00434803"/>
    <w:rsid w:val="00434C19"/>
    <w:rsid w:val="00435487"/>
    <w:rsid w:val="00435C24"/>
    <w:rsid w:val="0043634E"/>
    <w:rsid w:val="00440101"/>
    <w:rsid w:val="00440404"/>
    <w:rsid w:val="00440E06"/>
    <w:rsid w:val="00440E39"/>
    <w:rsid w:val="00440FB4"/>
    <w:rsid w:val="00441259"/>
    <w:rsid w:val="004419B1"/>
    <w:rsid w:val="00442643"/>
    <w:rsid w:val="00443B07"/>
    <w:rsid w:val="00443C01"/>
    <w:rsid w:val="0044574D"/>
    <w:rsid w:val="00447166"/>
    <w:rsid w:val="00447540"/>
    <w:rsid w:val="004479C7"/>
    <w:rsid w:val="00450DC8"/>
    <w:rsid w:val="00452423"/>
    <w:rsid w:val="00455134"/>
    <w:rsid w:val="004556A6"/>
    <w:rsid w:val="00461847"/>
    <w:rsid w:val="00462D1C"/>
    <w:rsid w:val="004636F5"/>
    <w:rsid w:val="00464FA3"/>
    <w:rsid w:val="004650CE"/>
    <w:rsid w:val="004655D1"/>
    <w:rsid w:val="0046574B"/>
    <w:rsid w:val="004679DE"/>
    <w:rsid w:val="0047053D"/>
    <w:rsid w:val="00471A04"/>
    <w:rsid w:val="00471CEE"/>
    <w:rsid w:val="0047411B"/>
    <w:rsid w:val="00474447"/>
    <w:rsid w:val="0047478E"/>
    <w:rsid w:val="00475ACE"/>
    <w:rsid w:val="00477819"/>
    <w:rsid w:val="00477C81"/>
    <w:rsid w:val="004807C3"/>
    <w:rsid w:val="00480942"/>
    <w:rsid w:val="004810B0"/>
    <w:rsid w:val="00481735"/>
    <w:rsid w:val="0048246B"/>
    <w:rsid w:val="00482D0D"/>
    <w:rsid w:val="004837CF"/>
    <w:rsid w:val="00484D68"/>
    <w:rsid w:val="00487CE3"/>
    <w:rsid w:val="00487DC0"/>
    <w:rsid w:val="00487FE7"/>
    <w:rsid w:val="00490FC3"/>
    <w:rsid w:val="0049147C"/>
    <w:rsid w:val="004929D0"/>
    <w:rsid w:val="00494043"/>
    <w:rsid w:val="00494117"/>
    <w:rsid w:val="00494201"/>
    <w:rsid w:val="004945F9"/>
    <w:rsid w:val="00495A9C"/>
    <w:rsid w:val="004A0AF0"/>
    <w:rsid w:val="004A0BB6"/>
    <w:rsid w:val="004A1B18"/>
    <w:rsid w:val="004A281F"/>
    <w:rsid w:val="004A2C94"/>
    <w:rsid w:val="004A3087"/>
    <w:rsid w:val="004A32E2"/>
    <w:rsid w:val="004A378F"/>
    <w:rsid w:val="004B267A"/>
    <w:rsid w:val="004B2755"/>
    <w:rsid w:val="004B2A9A"/>
    <w:rsid w:val="004B2B1F"/>
    <w:rsid w:val="004B6891"/>
    <w:rsid w:val="004B7339"/>
    <w:rsid w:val="004C0124"/>
    <w:rsid w:val="004C0342"/>
    <w:rsid w:val="004C0A3D"/>
    <w:rsid w:val="004C0D3E"/>
    <w:rsid w:val="004C169E"/>
    <w:rsid w:val="004C20A6"/>
    <w:rsid w:val="004C2658"/>
    <w:rsid w:val="004C2A98"/>
    <w:rsid w:val="004C3305"/>
    <w:rsid w:val="004C3FE7"/>
    <w:rsid w:val="004C54F3"/>
    <w:rsid w:val="004C5A06"/>
    <w:rsid w:val="004C6238"/>
    <w:rsid w:val="004C6A8A"/>
    <w:rsid w:val="004C7C2F"/>
    <w:rsid w:val="004C7EE9"/>
    <w:rsid w:val="004D0170"/>
    <w:rsid w:val="004D01AF"/>
    <w:rsid w:val="004D0401"/>
    <w:rsid w:val="004D0FB9"/>
    <w:rsid w:val="004D1737"/>
    <w:rsid w:val="004D1D37"/>
    <w:rsid w:val="004D2A57"/>
    <w:rsid w:val="004D4220"/>
    <w:rsid w:val="004D611D"/>
    <w:rsid w:val="004D6F37"/>
    <w:rsid w:val="004D7478"/>
    <w:rsid w:val="004D770B"/>
    <w:rsid w:val="004D7776"/>
    <w:rsid w:val="004E0324"/>
    <w:rsid w:val="004E183E"/>
    <w:rsid w:val="004E1B61"/>
    <w:rsid w:val="004E22B6"/>
    <w:rsid w:val="004E344F"/>
    <w:rsid w:val="004E59F5"/>
    <w:rsid w:val="004E61A5"/>
    <w:rsid w:val="004E7C82"/>
    <w:rsid w:val="004F1EF8"/>
    <w:rsid w:val="004F3C8A"/>
    <w:rsid w:val="004F775E"/>
    <w:rsid w:val="00500EB6"/>
    <w:rsid w:val="00502643"/>
    <w:rsid w:val="00503080"/>
    <w:rsid w:val="00503D6F"/>
    <w:rsid w:val="00504095"/>
    <w:rsid w:val="00504453"/>
    <w:rsid w:val="00505272"/>
    <w:rsid w:val="0050545C"/>
    <w:rsid w:val="005065A9"/>
    <w:rsid w:val="005067AE"/>
    <w:rsid w:val="0051047D"/>
    <w:rsid w:val="00512414"/>
    <w:rsid w:val="0051332E"/>
    <w:rsid w:val="00513C76"/>
    <w:rsid w:val="005141D9"/>
    <w:rsid w:val="00515196"/>
    <w:rsid w:val="00515BCC"/>
    <w:rsid w:val="00516208"/>
    <w:rsid w:val="00516EDE"/>
    <w:rsid w:val="0051739C"/>
    <w:rsid w:val="00517A1A"/>
    <w:rsid w:val="00521F55"/>
    <w:rsid w:val="0052252B"/>
    <w:rsid w:val="005227AC"/>
    <w:rsid w:val="0052343A"/>
    <w:rsid w:val="00523A36"/>
    <w:rsid w:val="00524BD1"/>
    <w:rsid w:val="00526076"/>
    <w:rsid w:val="00526953"/>
    <w:rsid w:val="0052723F"/>
    <w:rsid w:val="00527360"/>
    <w:rsid w:val="00532576"/>
    <w:rsid w:val="0053257B"/>
    <w:rsid w:val="00532A2C"/>
    <w:rsid w:val="0053379C"/>
    <w:rsid w:val="00533DF8"/>
    <w:rsid w:val="005348EE"/>
    <w:rsid w:val="00534A3E"/>
    <w:rsid w:val="00535E51"/>
    <w:rsid w:val="0053683E"/>
    <w:rsid w:val="00536E2D"/>
    <w:rsid w:val="005371C8"/>
    <w:rsid w:val="005372E3"/>
    <w:rsid w:val="005373D6"/>
    <w:rsid w:val="00540256"/>
    <w:rsid w:val="00540DE3"/>
    <w:rsid w:val="00541C0E"/>
    <w:rsid w:val="005420EC"/>
    <w:rsid w:val="00543372"/>
    <w:rsid w:val="00543801"/>
    <w:rsid w:val="005439AD"/>
    <w:rsid w:val="00543B4F"/>
    <w:rsid w:val="00545A1D"/>
    <w:rsid w:val="005464D3"/>
    <w:rsid w:val="00546914"/>
    <w:rsid w:val="00546A53"/>
    <w:rsid w:val="00546B9A"/>
    <w:rsid w:val="00546E24"/>
    <w:rsid w:val="0055061C"/>
    <w:rsid w:val="00551A06"/>
    <w:rsid w:val="00552089"/>
    <w:rsid w:val="005538AD"/>
    <w:rsid w:val="00553BEE"/>
    <w:rsid w:val="00554AE2"/>
    <w:rsid w:val="00554BEA"/>
    <w:rsid w:val="0055555A"/>
    <w:rsid w:val="00557880"/>
    <w:rsid w:val="005579A6"/>
    <w:rsid w:val="00560A66"/>
    <w:rsid w:val="005625D3"/>
    <w:rsid w:val="005640A6"/>
    <w:rsid w:val="005656CA"/>
    <w:rsid w:val="00566671"/>
    <w:rsid w:val="00566B4C"/>
    <w:rsid w:val="00572A71"/>
    <w:rsid w:val="00572CA5"/>
    <w:rsid w:val="0057350A"/>
    <w:rsid w:val="0057412F"/>
    <w:rsid w:val="0057611E"/>
    <w:rsid w:val="00576E55"/>
    <w:rsid w:val="005808D7"/>
    <w:rsid w:val="00581463"/>
    <w:rsid w:val="00582638"/>
    <w:rsid w:val="00584245"/>
    <w:rsid w:val="005847B3"/>
    <w:rsid w:val="00587298"/>
    <w:rsid w:val="0058790E"/>
    <w:rsid w:val="005901CE"/>
    <w:rsid w:val="005906E0"/>
    <w:rsid w:val="005908D4"/>
    <w:rsid w:val="00590E99"/>
    <w:rsid w:val="00591030"/>
    <w:rsid w:val="00591FF8"/>
    <w:rsid w:val="00593D0B"/>
    <w:rsid w:val="00593E88"/>
    <w:rsid w:val="0059480F"/>
    <w:rsid w:val="00596291"/>
    <w:rsid w:val="00596493"/>
    <w:rsid w:val="005966D2"/>
    <w:rsid w:val="005A0D27"/>
    <w:rsid w:val="005A118D"/>
    <w:rsid w:val="005A14FB"/>
    <w:rsid w:val="005A1847"/>
    <w:rsid w:val="005A27A0"/>
    <w:rsid w:val="005A2E83"/>
    <w:rsid w:val="005A3036"/>
    <w:rsid w:val="005A691B"/>
    <w:rsid w:val="005A7154"/>
    <w:rsid w:val="005A7521"/>
    <w:rsid w:val="005A769C"/>
    <w:rsid w:val="005A78C7"/>
    <w:rsid w:val="005A7BB9"/>
    <w:rsid w:val="005A7FA7"/>
    <w:rsid w:val="005A7FBF"/>
    <w:rsid w:val="005B13A5"/>
    <w:rsid w:val="005B1442"/>
    <w:rsid w:val="005B1EAF"/>
    <w:rsid w:val="005B4833"/>
    <w:rsid w:val="005B4EB0"/>
    <w:rsid w:val="005B60BC"/>
    <w:rsid w:val="005B662D"/>
    <w:rsid w:val="005B7869"/>
    <w:rsid w:val="005B7EF3"/>
    <w:rsid w:val="005C0450"/>
    <w:rsid w:val="005C0A14"/>
    <w:rsid w:val="005C0DC2"/>
    <w:rsid w:val="005C16B8"/>
    <w:rsid w:val="005C20B6"/>
    <w:rsid w:val="005C2E53"/>
    <w:rsid w:val="005C3216"/>
    <w:rsid w:val="005C3586"/>
    <w:rsid w:val="005C5215"/>
    <w:rsid w:val="005C5626"/>
    <w:rsid w:val="005C6693"/>
    <w:rsid w:val="005C71F0"/>
    <w:rsid w:val="005C7505"/>
    <w:rsid w:val="005D0129"/>
    <w:rsid w:val="005D0A0F"/>
    <w:rsid w:val="005D0C16"/>
    <w:rsid w:val="005D1C3C"/>
    <w:rsid w:val="005D27B9"/>
    <w:rsid w:val="005D2C4E"/>
    <w:rsid w:val="005D3991"/>
    <w:rsid w:val="005D5BF1"/>
    <w:rsid w:val="005D6633"/>
    <w:rsid w:val="005D755B"/>
    <w:rsid w:val="005E0920"/>
    <w:rsid w:val="005E1ADF"/>
    <w:rsid w:val="005E29D3"/>
    <w:rsid w:val="005E315C"/>
    <w:rsid w:val="005E376B"/>
    <w:rsid w:val="005E64A2"/>
    <w:rsid w:val="005E69E4"/>
    <w:rsid w:val="005F01B8"/>
    <w:rsid w:val="005F0EB4"/>
    <w:rsid w:val="005F1BF7"/>
    <w:rsid w:val="005F1D5B"/>
    <w:rsid w:val="005F31B6"/>
    <w:rsid w:val="005F32C6"/>
    <w:rsid w:val="005F33A7"/>
    <w:rsid w:val="005F3B49"/>
    <w:rsid w:val="005F47E1"/>
    <w:rsid w:val="005F4891"/>
    <w:rsid w:val="005F48F6"/>
    <w:rsid w:val="005F6669"/>
    <w:rsid w:val="005F6D90"/>
    <w:rsid w:val="005F77B7"/>
    <w:rsid w:val="00600F63"/>
    <w:rsid w:val="00601541"/>
    <w:rsid w:val="00601E8C"/>
    <w:rsid w:val="0060239A"/>
    <w:rsid w:val="0060469C"/>
    <w:rsid w:val="0060485C"/>
    <w:rsid w:val="00605009"/>
    <w:rsid w:val="00606A18"/>
    <w:rsid w:val="00606E7E"/>
    <w:rsid w:val="00607155"/>
    <w:rsid w:val="006076F2"/>
    <w:rsid w:val="00611A0C"/>
    <w:rsid w:val="006122D3"/>
    <w:rsid w:val="00612D30"/>
    <w:rsid w:val="006135D9"/>
    <w:rsid w:val="00615C40"/>
    <w:rsid w:val="006167AC"/>
    <w:rsid w:val="00616DE7"/>
    <w:rsid w:val="006208BC"/>
    <w:rsid w:val="00620A13"/>
    <w:rsid w:val="00620A14"/>
    <w:rsid w:val="0062106A"/>
    <w:rsid w:val="00621DB6"/>
    <w:rsid w:val="00623722"/>
    <w:rsid w:val="00623A3E"/>
    <w:rsid w:val="00623B75"/>
    <w:rsid w:val="0062466D"/>
    <w:rsid w:val="006250C8"/>
    <w:rsid w:val="006251AD"/>
    <w:rsid w:val="0063306E"/>
    <w:rsid w:val="0063386D"/>
    <w:rsid w:val="00633FEE"/>
    <w:rsid w:val="00634936"/>
    <w:rsid w:val="00636D6C"/>
    <w:rsid w:val="0063758C"/>
    <w:rsid w:val="00637ED2"/>
    <w:rsid w:val="00640104"/>
    <w:rsid w:val="00640BA8"/>
    <w:rsid w:val="00642A0D"/>
    <w:rsid w:val="00644090"/>
    <w:rsid w:val="00644B13"/>
    <w:rsid w:val="006465E5"/>
    <w:rsid w:val="006477A4"/>
    <w:rsid w:val="00652E7F"/>
    <w:rsid w:val="006536C4"/>
    <w:rsid w:val="00654287"/>
    <w:rsid w:val="006547C3"/>
    <w:rsid w:val="0065630D"/>
    <w:rsid w:val="006564E7"/>
    <w:rsid w:val="00656613"/>
    <w:rsid w:val="0065709A"/>
    <w:rsid w:val="006571C1"/>
    <w:rsid w:val="006603C9"/>
    <w:rsid w:val="00660CF7"/>
    <w:rsid w:val="00662ABA"/>
    <w:rsid w:val="00662F16"/>
    <w:rsid w:val="006646B3"/>
    <w:rsid w:val="00664882"/>
    <w:rsid w:val="0066642F"/>
    <w:rsid w:val="006664C4"/>
    <w:rsid w:val="00666E61"/>
    <w:rsid w:val="00667DB6"/>
    <w:rsid w:val="00671264"/>
    <w:rsid w:val="00672405"/>
    <w:rsid w:val="00672FC1"/>
    <w:rsid w:val="006752D2"/>
    <w:rsid w:val="00675E7E"/>
    <w:rsid w:val="00676588"/>
    <w:rsid w:val="006765AF"/>
    <w:rsid w:val="00677B4F"/>
    <w:rsid w:val="00677F3F"/>
    <w:rsid w:val="00677F73"/>
    <w:rsid w:val="006825BB"/>
    <w:rsid w:val="006829BA"/>
    <w:rsid w:val="00682B95"/>
    <w:rsid w:val="00682C56"/>
    <w:rsid w:val="00684624"/>
    <w:rsid w:val="00684CBD"/>
    <w:rsid w:val="00685DD0"/>
    <w:rsid w:val="00685F93"/>
    <w:rsid w:val="0068626A"/>
    <w:rsid w:val="00686420"/>
    <w:rsid w:val="006869D8"/>
    <w:rsid w:val="00686B1E"/>
    <w:rsid w:val="00687A2D"/>
    <w:rsid w:val="00687C09"/>
    <w:rsid w:val="00690228"/>
    <w:rsid w:val="00691498"/>
    <w:rsid w:val="0069183A"/>
    <w:rsid w:val="0069330B"/>
    <w:rsid w:val="006945FE"/>
    <w:rsid w:val="006946DB"/>
    <w:rsid w:val="00694F6E"/>
    <w:rsid w:val="006A2176"/>
    <w:rsid w:val="006A238D"/>
    <w:rsid w:val="006A2A87"/>
    <w:rsid w:val="006A48D2"/>
    <w:rsid w:val="006A4D9E"/>
    <w:rsid w:val="006A6565"/>
    <w:rsid w:val="006A795B"/>
    <w:rsid w:val="006A7A35"/>
    <w:rsid w:val="006A7BB5"/>
    <w:rsid w:val="006A7C51"/>
    <w:rsid w:val="006B03D3"/>
    <w:rsid w:val="006B0829"/>
    <w:rsid w:val="006B18DE"/>
    <w:rsid w:val="006B3403"/>
    <w:rsid w:val="006B3F10"/>
    <w:rsid w:val="006B4BE7"/>
    <w:rsid w:val="006B5C5D"/>
    <w:rsid w:val="006B63C6"/>
    <w:rsid w:val="006C0802"/>
    <w:rsid w:val="006C1B8B"/>
    <w:rsid w:val="006C23A8"/>
    <w:rsid w:val="006C23BF"/>
    <w:rsid w:val="006C4800"/>
    <w:rsid w:val="006C5581"/>
    <w:rsid w:val="006C5F49"/>
    <w:rsid w:val="006C7ED5"/>
    <w:rsid w:val="006D0D1E"/>
    <w:rsid w:val="006D268F"/>
    <w:rsid w:val="006D2D1D"/>
    <w:rsid w:val="006D2DFA"/>
    <w:rsid w:val="006D3772"/>
    <w:rsid w:val="006D3A28"/>
    <w:rsid w:val="006D74DF"/>
    <w:rsid w:val="006D76C5"/>
    <w:rsid w:val="006E04AC"/>
    <w:rsid w:val="006E057E"/>
    <w:rsid w:val="006E3702"/>
    <w:rsid w:val="006E38E7"/>
    <w:rsid w:val="006E4065"/>
    <w:rsid w:val="006E41F0"/>
    <w:rsid w:val="006E45D5"/>
    <w:rsid w:val="006E4D25"/>
    <w:rsid w:val="006E69D8"/>
    <w:rsid w:val="006E7EBE"/>
    <w:rsid w:val="006F002C"/>
    <w:rsid w:val="006F0DBA"/>
    <w:rsid w:val="006F1DB8"/>
    <w:rsid w:val="006F1F5B"/>
    <w:rsid w:val="006F2004"/>
    <w:rsid w:val="006F2A2A"/>
    <w:rsid w:val="006F2B6F"/>
    <w:rsid w:val="006F3C8F"/>
    <w:rsid w:val="006F4562"/>
    <w:rsid w:val="006F4EB6"/>
    <w:rsid w:val="006F5B5D"/>
    <w:rsid w:val="006F5C64"/>
    <w:rsid w:val="006F6376"/>
    <w:rsid w:val="006F66DD"/>
    <w:rsid w:val="006F6795"/>
    <w:rsid w:val="006F6E4C"/>
    <w:rsid w:val="006F6EC0"/>
    <w:rsid w:val="006F7282"/>
    <w:rsid w:val="007001FD"/>
    <w:rsid w:val="0070034C"/>
    <w:rsid w:val="00700A19"/>
    <w:rsid w:val="0070134E"/>
    <w:rsid w:val="00701BDA"/>
    <w:rsid w:val="00701C0B"/>
    <w:rsid w:val="00701F5B"/>
    <w:rsid w:val="00702A5C"/>
    <w:rsid w:val="00702F37"/>
    <w:rsid w:val="00703383"/>
    <w:rsid w:val="0070410A"/>
    <w:rsid w:val="0070471D"/>
    <w:rsid w:val="00706E42"/>
    <w:rsid w:val="007071C5"/>
    <w:rsid w:val="00707746"/>
    <w:rsid w:val="00707960"/>
    <w:rsid w:val="00710196"/>
    <w:rsid w:val="007101AB"/>
    <w:rsid w:val="00711AF0"/>
    <w:rsid w:val="00711E27"/>
    <w:rsid w:val="00711FFC"/>
    <w:rsid w:val="0071224E"/>
    <w:rsid w:val="00712F74"/>
    <w:rsid w:val="0071363F"/>
    <w:rsid w:val="0071521F"/>
    <w:rsid w:val="007203BA"/>
    <w:rsid w:val="007208FA"/>
    <w:rsid w:val="00721028"/>
    <w:rsid w:val="007236B2"/>
    <w:rsid w:val="00723F69"/>
    <w:rsid w:val="00725D03"/>
    <w:rsid w:val="00726461"/>
    <w:rsid w:val="00726758"/>
    <w:rsid w:val="0072684E"/>
    <w:rsid w:val="0072747C"/>
    <w:rsid w:val="00727AA7"/>
    <w:rsid w:val="00731DBF"/>
    <w:rsid w:val="007335F0"/>
    <w:rsid w:val="00733F58"/>
    <w:rsid w:val="007369FC"/>
    <w:rsid w:val="007374C7"/>
    <w:rsid w:val="00737B9B"/>
    <w:rsid w:val="00740338"/>
    <w:rsid w:val="007406C8"/>
    <w:rsid w:val="00740AAB"/>
    <w:rsid w:val="0074238C"/>
    <w:rsid w:val="00742F22"/>
    <w:rsid w:val="00743885"/>
    <w:rsid w:val="007449DF"/>
    <w:rsid w:val="00746BEB"/>
    <w:rsid w:val="00746C42"/>
    <w:rsid w:val="007479FB"/>
    <w:rsid w:val="007500F6"/>
    <w:rsid w:val="00751F94"/>
    <w:rsid w:val="00752344"/>
    <w:rsid w:val="00752429"/>
    <w:rsid w:val="00753BFD"/>
    <w:rsid w:val="0075630A"/>
    <w:rsid w:val="0075739F"/>
    <w:rsid w:val="00757ABF"/>
    <w:rsid w:val="007612EE"/>
    <w:rsid w:val="00763AF4"/>
    <w:rsid w:val="00764299"/>
    <w:rsid w:val="00764740"/>
    <w:rsid w:val="00764C93"/>
    <w:rsid w:val="00767216"/>
    <w:rsid w:val="00767248"/>
    <w:rsid w:val="00767D26"/>
    <w:rsid w:val="007707F7"/>
    <w:rsid w:val="00771F26"/>
    <w:rsid w:val="00773D82"/>
    <w:rsid w:val="007746DD"/>
    <w:rsid w:val="00774E65"/>
    <w:rsid w:val="00776011"/>
    <w:rsid w:val="0077651E"/>
    <w:rsid w:val="00776548"/>
    <w:rsid w:val="0077662E"/>
    <w:rsid w:val="00776DF6"/>
    <w:rsid w:val="0077758B"/>
    <w:rsid w:val="00777A64"/>
    <w:rsid w:val="00781C16"/>
    <w:rsid w:val="00782FD5"/>
    <w:rsid w:val="00783372"/>
    <w:rsid w:val="00783EAF"/>
    <w:rsid w:val="007857BF"/>
    <w:rsid w:val="0078667D"/>
    <w:rsid w:val="00787BA1"/>
    <w:rsid w:val="00790349"/>
    <w:rsid w:val="00790FD6"/>
    <w:rsid w:val="007913F1"/>
    <w:rsid w:val="007917D1"/>
    <w:rsid w:val="00791DF6"/>
    <w:rsid w:val="00792765"/>
    <w:rsid w:val="00793356"/>
    <w:rsid w:val="00793740"/>
    <w:rsid w:val="00793C3E"/>
    <w:rsid w:val="00794CC2"/>
    <w:rsid w:val="00794E00"/>
    <w:rsid w:val="0079538E"/>
    <w:rsid w:val="007954DC"/>
    <w:rsid w:val="00796812"/>
    <w:rsid w:val="0079790C"/>
    <w:rsid w:val="007A00B5"/>
    <w:rsid w:val="007A20D0"/>
    <w:rsid w:val="007A2118"/>
    <w:rsid w:val="007A267C"/>
    <w:rsid w:val="007A31BD"/>
    <w:rsid w:val="007A3B31"/>
    <w:rsid w:val="007A42DD"/>
    <w:rsid w:val="007A61FB"/>
    <w:rsid w:val="007A6D29"/>
    <w:rsid w:val="007B0A73"/>
    <w:rsid w:val="007B0BAD"/>
    <w:rsid w:val="007B112F"/>
    <w:rsid w:val="007B1AAA"/>
    <w:rsid w:val="007B1D16"/>
    <w:rsid w:val="007B21B8"/>
    <w:rsid w:val="007B30C5"/>
    <w:rsid w:val="007B5AFF"/>
    <w:rsid w:val="007B71B2"/>
    <w:rsid w:val="007C091D"/>
    <w:rsid w:val="007C1045"/>
    <w:rsid w:val="007C167F"/>
    <w:rsid w:val="007C228C"/>
    <w:rsid w:val="007C24C4"/>
    <w:rsid w:val="007C39A0"/>
    <w:rsid w:val="007C45A1"/>
    <w:rsid w:val="007C4BD3"/>
    <w:rsid w:val="007C5BE0"/>
    <w:rsid w:val="007C7682"/>
    <w:rsid w:val="007C7B44"/>
    <w:rsid w:val="007D2E1F"/>
    <w:rsid w:val="007D47C8"/>
    <w:rsid w:val="007D52A2"/>
    <w:rsid w:val="007D55A5"/>
    <w:rsid w:val="007D5785"/>
    <w:rsid w:val="007D5B7F"/>
    <w:rsid w:val="007D60BF"/>
    <w:rsid w:val="007D68E1"/>
    <w:rsid w:val="007D7FF0"/>
    <w:rsid w:val="007E08B7"/>
    <w:rsid w:val="007E0E48"/>
    <w:rsid w:val="007E1664"/>
    <w:rsid w:val="007E2990"/>
    <w:rsid w:val="007E2CF0"/>
    <w:rsid w:val="007E420A"/>
    <w:rsid w:val="007E44C3"/>
    <w:rsid w:val="007E4F98"/>
    <w:rsid w:val="007E5AD2"/>
    <w:rsid w:val="007E64FC"/>
    <w:rsid w:val="007F0DC1"/>
    <w:rsid w:val="007F2C62"/>
    <w:rsid w:val="007F31A2"/>
    <w:rsid w:val="007F423E"/>
    <w:rsid w:val="007F4C89"/>
    <w:rsid w:val="007F54CC"/>
    <w:rsid w:val="007F62A6"/>
    <w:rsid w:val="007F6A2E"/>
    <w:rsid w:val="00800272"/>
    <w:rsid w:val="008003BE"/>
    <w:rsid w:val="008004F9"/>
    <w:rsid w:val="00801A15"/>
    <w:rsid w:val="0080242E"/>
    <w:rsid w:val="008031E0"/>
    <w:rsid w:val="008044E7"/>
    <w:rsid w:val="00804B00"/>
    <w:rsid w:val="0080789B"/>
    <w:rsid w:val="00810D13"/>
    <w:rsid w:val="0081112F"/>
    <w:rsid w:val="00811D2F"/>
    <w:rsid w:val="008122CE"/>
    <w:rsid w:val="0081244D"/>
    <w:rsid w:val="008142B2"/>
    <w:rsid w:val="0081479B"/>
    <w:rsid w:val="0081606B"/>
    <w:rsid w:val="00816505"/>
    <w:rsid w:val="00816675"/>
    <w:rsid w:val="00816A72"/>
    <w:rsid w:val="00817233"/>
    <w:rsid w:val="0081731C"/>
    <w:rsid w:val="008174F7"/>
    <w:rsid w:val="00817A53"/>
    <w:rsid w:val="00817D3A"/>
    <w:rsid w:val="00820562"/>
    <w:rsid w:val="008214C0"/>
    <w:rsid w:val="0082289A"/>
    <w:rsid w:val="00823157"/>
    <w:rsid w:val="00825232"/>
    <w:rsid w:val="0082697B"/>
    <w:rsid w:val="00826987"/>
    <w:rsid w:val="00827C6C"/>
    <w:rsid w:val="0083089C"/>
    <w:rsid w:val="008310B7"/>
    <w:rsid w:val="0083156D"/>
    <w:rsid w:val="0083328F"/>
    <w:rsid w:val="008335E6"/>
    <w:rsid w:val="00833E10"/>
    <w:rsid w:val="008342C3"/>
    <w:rsid w:val="00834C30"/>
    <w:rsid w:val="00835227"/>
    <w:rsid w:val="00836130"/>
    <w:rsid w:val="0084042A"/>
    <w:rsid w:val="00841031"/>
    <w:rsid w:val="00842497"/>
    <w:rsid w:val="0084417E"/>
    <w:rsid w:val="00844C4A"/>
    <w:rsid w:val="00844C65"/>
    <w:rsid w:val="00846030"/>
    <w:rsid w:val="0084777B"/>
    <w:rsid w:val="008479CB"/>
    <w:rsid w:val="00851E2A"/>
    <w:rsid w:val="00851FCF"/>
    <w:rsid w:val="0085304B"/>
    <w:rsid w:val="00853DDE"/>
    <w:rsid w:val="008540C0"/>
    <w:rsid w:val="00854280"/>
    <w:rsid w:val="00855D2D"/>
    <w:rsid w:val="008565A9"/>
    <w:rsid w:val="00856668"/>
    <w:rsid w:val="00856F02"/>
    <w:rsid w:val="008573E9"/>
    <w:rsid w:val="0086061D"/>
    <w:rsid w:val="00860FB7"/>
    <w:rsid w:val="00862018"/>
    <w:rsid w:val="008622A6"/>
    <w:rsid w:val="00862C37"/>
    <w:rsid w:val="00863DE2"/>
    <w:rsid w:val="00865AD0"/>
    <w:rsid w:val="00865C77"/>
    <w:rsid w:val="00865D4B"/>
    <w:rsid w:val="0087223C"/>
    <w:rsid w:val="00872FBD"/>
    <w:rsid w:val="008731E0"/>
    <w:rsid w:val="00874C4B"/>
    <w:rsid w:val="00875A99"/>
    <w:rsid w:val="00875C9B"/>
    <w:rsid w:val="00875F8B"/>
    <w:rsid w:val="00877AC9"/>
    <w:rsid w:val="00882048"/>
    <w:rsid w:val="00882C92"/>
    <w:rsid w:val="00882D45"/>
    <w:rsid w:val="008835EB"/>
    <w:rsid w:val="00884242"/>
    <w:rsid w:val="008844D5"/>
    <w:rsid w:val="008847E7"/>
    <w:rsid w:val="0088556B"/>
    <w:rsid w:val="00887A27"/>
    <w:rsid w:val="00887C55"/>
    <w:rsid w:val="00890EDF"/>
    <w:rsid w:val="0089153B"/>
    <w:rsid w:val="008923A6"/>
    <w:rsid w:val="00894121"/>
    <w:rsid w:val="00894F5F"/>
    <w:rsid w:val="008952E5"/>
    <w:rsid w:val="00895F22"/>
    <w:rsid w:val="0089600C"/>
    <w:rsid w:val="008967AA"/>
    <w:rsid w:val="00897407"/>
    <w:rsid w:val="008974DF"/>
    <w:rsid w:val="008A120D"/>
    <w:rsid w:val="008A1320"/>
    <w:rsid w:val="008A1EAB"/>
    <w:rsid w:val="008A2C10"/>
    <w:rsid w:val="008A2CA7"/>
    <w:rsid w:val="008A37E7"/>
    <w:rsid w:val="008A43E9"/>
    <w:rsid w:val="008A53FD"/>
    <w:rsid w:val="008A5673"/>
    <w:rsid w:val="008A6458"/>
    <w:rsid w:val="008A6480"/>
    <w:rsid w:val="008A693B"/>
    <w:rsid w:val="008A7A1F"/>
    <w:rsid w:val="008B01E2"/>
    <w:rsid w:val="008B0238"/>
    <w:rsid w:val="008B080C"/>
    <w:rsid w:val="008B0BCC"/>
    <w:rsid w:val="008B14A0"/>
    <w:rsid w:val="008B1532"/>
    <w:rsid w:val="008B16F4"/>
    <w:rsid w:val="008B1AA0"/>
    <w:rsid w:val="008B1D91"/>
    <w:rsid w:val="008B27E7"/>
    <w:rsid w:val="008B4824"/>
    <w:rsid w:val="008B6614"/>
    <w:rsid w:val="008B74D9"/>
    <w:rsid w:val="008B75C9"/>
    <w:rsid w:val="008B7808"/>
    <w:rsid w:val="008B7EBE"/>
    <w:rsid w:val="008C0EA1"/>
    <w:rsid w:val="008C12AF"/>
    <w:rsid w:val="008C1A5E"/>
    <w:rsid w:val="008C1D9E"/>
    <w:rsid w:val="008C23CF"/>
    <w:rsid w:val="008C2FA5"/>
    <w:rsid w:val="008C4778"/>
    <w:rsid w:val="008C63C3"/>
    <w:rsid w:val="008C6588"/>
    <w:rsid w:val="008C708B"/>
    <w:rsid w:val="008C7851"/>
    <w:rsid w:val="008C7C8B"/>
    <w:rsid w:val="008D34ED"/>
    <w:rsid w:val="008D3A60"/>
    <w:rsid w:val="008D4202"/>
    <w:rsid w:val="008D4560"/>
    <w:rsid w:val="008D506C"/>
    <w:rsid w:val="008D5ACB"/>
    <w:rsid w:val="008D6037"/>
    <w:rsid w:val="008D658D"/>
    <w:rsid w:val="008D6A00"/>
    <w:rsid w:val="008E00B8"/>
    <w:rsid w:val="008E155D"/>
    <w:rsid w:val="008E168D"/>
    <w:rsid w:val="008E1DD5"/>
    <w:rsid w:val="008E21DB"/>
    <w:rsid w:val="008E2440"/>
    <w:rsid w:val="008E3914"/>
    <w:rsid w:val="008E456E"/>
    <w:rsid w:val="008E4E1E"/>
    <w:rsid w:val="008E5477"/>
    <w:rsid w:val="008E54E7"/>
    <w:rsid w:val="008E5ACF"/>
    <w:rsid w:val="008E7450"/>
    <w:rsid w:val="008E7459"/>
    <w:rsid w:val="008E755A"/>
    <w:rsid w:val="008F023C"/>
    <w:rsid w:val="008F0499"/>
    <w:rsid w:val="008F1528"/>
    <w:rsid w:val="008F218F"/>
    <w:rsid w:val="008F232D"/>
    <w:rsid w:val="008F3DB4"/>
    <w:rsid w:val="008F46D8"/>
    <w:rsid w:val="008F5C5C"/>
    <w:rsid w:val="008F5EBA"/>
    <w:rsid w:val="008F623F"/>
    <w:rsid w:val="008F6CCD"/>
    <w:rsid w:val="008F75C9"/>
    <w:rsid w:val="008F7A39"/>
    <w:rsid w:val="008F7AF8"/>
    <w:rsid w:val="00900B9A"/>
    <w:rsid w:val="00901C49"/>
    <w:rsid w:val="00901EB6"/>
    <w:rsid w:val="00904EA4"/>
    <w:rsid w:val="00906134"/>
    <w:rsid w:val="0090629A"/>
    <w:rsid w:val="00906761"/>
    <w:rsid w:val="009105F3"/>
    <w:rsid w:val="00910B40"/>
    <w:rsid w:val="0091119F"/>
    <w:rsid w:val="0091189F"/>
    <w:rsid w:val="00911C4D"/>
    <w:rsid w:val="00912F49"/>
    <w:rsid w:val="00913362"/>
    <w:rsid w:val="00916BCC"/>
    <w:rsid w:val="0091720E"/>
    <w:rsid w:val="0092190F"/>
    <w:rsid w:val="00921D1F"/>
    <w:rsid w:val="00921D9E"/>
    <w:rsid w:val="009232BC"/>
    <w:rsid w:val="00923C3C"/>
    <w:rsid w:val="00923D13"/>
    <w:rsid w:val="00924040"/>
    <w:rsid w:val="009259C2"/>
    <w:rsid w:val="00926BE4"/>
    <w:rsid w:val="00931982"/>
    <w:rsid w:val="00931E6A"/>
    <w:rsid w:val="00932774"/>
    <w:rsid w:val="00932B98"/>
    <w:rsid w:val="00932DA7"/>
    <w:rsid w:val="009330C2"/>
    <w:rsid w:val="009333BA"/>
    <w:rsid w:val="00934DE8"/>
    <w:rsid w:val="00936B2F"/>
    <w:rsid w:val="0093765F"/>
    <w:rsid w:val="00937C1F"/>
    <w:rsid w:val="009409D5"/>
    <w:rsid w:val="0094164F"/>
    <w:rsid w:val="00942481"/>
    <w:rsid w:val="00942626"/>
    <w:rsid w:val="00942762"/>
    <w:rsid w:val="00942830"/>
    <w:rsid w:val="00942BD9"/>
    <w:rsid w:val="00943206"/>
    <w:rsid w:val="00945553"/>
    <w:rsid w:val="00946E63"/>
    <w:rsid w:val="00947445"/>
    <w:rsid w:val="009502F6"/>
    <w:rsid w:val="00950372"/>
    <w:rsid w:val="00951CC3"/>
    <w:rsid w:val="00952012"/>
    <w:rsid w:val="00952F7E"/>
    <w:rsid w:val="00953388"/>
    <w:rsid w:val="00953E2F"/>
    <w:rsid w:val="00954B2A"/>
    <w:rsid w:val="00954BC9"/>
    <w:rsid w:val="00954DF4"/>
    <w:rsid w:val="009553A4"/>
    <w:rsid w:val="00955983"/>
    <w:rsid w:val="00956190"/>
    <w:rsid w:val="009566B2"/>
    <w:rsid w:val="009574F5"/>
    <w:rsid w:val="009601C5"/>
    <w:rsid w:val="00960706"/>
    <w:rsid w:val="00960D90"/>
    <w:rsid w:val="009610B9"/>
    <w:rsid w:val="00961600"/>
    <w:rsid w:val="00962812"/>
    <w:rsid w:val="00962FFF"/>
    <w:rsid w:val="009638BD"/>
    <w:rsid w:val="00964747"/>
    <w:rsid w:val="00966566"/>
    <w:rsid w:val="009678D3"/>
    <w:rsid w:val="00970B83"/>
    <w:rsid w:val="00970F38"/>
    <w:rsid w:val="00971013"/>
    <w:rsid w:val="009710AF"/>
    <w:rsid w:val="009710D3"/>
    <w:rsid w:val="009718C7"/>
    <w:rsid w:val="00972884"/>
    <w:rsid w:val="00972E0C"/>
    <w:rsid w:val="0097452A"/>
    <w:rsid w:val="00974EA6"/>
    <w:rsid w:val="009759ED"/>
    <w:rsid w:val="00976563"/>
    <w:rsid w:val="0097688A"/>
    <w:rsid w:val="00977425"/>
    <w:rsid w:val="009775A5"/>
    <w:rsid w:val="009801B6"/>
    <w:rsid w:val="00980B06"/>
    <w:rsid w:val="009812D7"/>
    <w:rsid w:val="00983B32"/>
    <w:rsid w:val="00985246"/>
    <w:rsid w:val="0098595E"/>
    <w:rsid w:val="00985FC9"/>
    <w:rsid w:val="009861DA"/>
    <w:rsid w:val="00986AEC"/>
    <w:rsid w:val="00986DA2"/>
    <w:rsid w:val="00987406"/>
    <w:rsid w:val="00987860"/>
    <w:rsid w:val="009878E0"/>
    <w:rsid w:val="00991A75"/>
    <w:rsid w:val="00995055"/>
    <w:rsid w:val="00996406"/>
    <w:rsid w:val="009965F3"/>
    <w:rsid w:val="00997454"/>
    <w:rsid w:val="009A0155"/>
    <w:rsid w:val="009A098F"/>
    <w:rsid w:val="009A1425"/>
    <w:rsid w:val="009A2DBC"/>
    <w:rsid w:val="009A3017"/>
    <w:rsid w:val="009A3646"/>
    <w:rsid w:val="009A36DA"/>
    <w:rsid w:val="009A3AE1"/>
    <w:rsid w:val="009A44D0"/>
    <w:rsid w:val="009A488B"/>
    <w:rsid w:val="009A4A0E"/>
    <w:rsid w:val="009A6009"/>
    <w:rsid w:val="009A69A0"/>
    <w:rsid w:val="009A6CF3"/>
    <w:rsid w:val="009A7B97"/>
    <w:rsid w:val="009B26DD"/>
    <w:rsid w:val="009B2F2C"/>
    <w:rsid w:val="009B3E06"/>
    <w:rsid w:val="009B4AF7"/>
    <w:rsid w:val="009B5204"/>
    <w:rsid w:val="009C167D"/>
    <w:rsid w:val="009C53D5"/>
    <w:rsid w:val="009C59F5"/>
    <w:rsid w:val="009C62A5"/>
    <w:rsid w:val="009C68E0"/>
    <w:rsid w:val="009C698C"/>
    <w:rsid w:val="009D06F5"/>
    <w:rsid w:val="009D503D"/>
    <w:rsid w:val="009D57C2"/>
    <w:rsid w:val="009D5AF5"/>
    <w:rsid w:val="009D5DFF"/>
    <w:rsid w:val="009D62C5"/>
    <w:rsid w:val="009D6ED9"/>
    <w:rsid w:val="009D7493"/>
    <w:rsid w:val="009D7D6D"/>
    <w:rsid w:val="009E21EA"/>
    <w:rsid w:val="009E306C"/>
    <w:rsid w:val="009E3DC2"/>
    <w:rsid w:val="009E469E"/>
    <w:rsid w:val="009E59B6"/>
    <w:rsid w:val="009E604D"/>
    <w:rsid w:val="009E779E"/>
    <w:rsid w:val="009E7DAE"/>
    <w:rsid w:val="009F1058"/>
    <w:rsid w:val="009F1341"/>
    <w:rsid w:val="009F22BC"/>
    <w:rsid w:val="009F23D0"/>
    <w:rsid w:val="009F2991"/>
    <w:rsid w:val="009F48F6"/>
    <w:rsid w:val="009F4CAC"/>
    <w:rsid w:val="00A02C38"/>
    <w:rsid w:val="00A02CC9"/>
    <w:rsid w:val="00A0403D"/>
    <w:rsid w:val="00A06311"/>
    <w:rsid w:val="00A072DB"/>
    <w:rsid w:val="00A10736"/>
    <w:rsid w:val="00A111E0"/>
    <w:rsid w:val="00A1126B"/>
    <w:rsid w:val="00A113B5"/>
    <w:rsid w:val="00A11867"/>
    <w:rsid w:val="00A125C2"/>
    <w:rsid w:val="00A12E6E"/>
    <w:rsid w:val="00A1435F"/>
    <w:rsid w:val="00A14CBB"/>
    <w:rsid w:val="00A1501A"/>
    <w:rsid w:val="00A151B9"/>
    <w:rsid w:val="00A15B44"/>
    <w:rsid w:val="00A15DD8"/>
    <w:rsid w:val="00A167B8"/>
    <w:rsid w:val="00A174DC"/>
    <w:rsid w:val="00A20181"/>
    <w:rsid w:val="00A20183"/>
    <w:rsid w:val="00A20EA7"/>
    <w:rsid w:val="00A20F4D"/>
    <w:rsid w:val="00A2193B"/>
    <w:rsid w:val="00A21CC5"/>
    <w:rsid w:val="00A21D0F"/>
    <w:rsid w:val="00A224B8"/>
    <w:rsid w:val="00A225ED"/>
    <w:rsid w:val="00A25CC5"/>
    <w:rsid w:val="00A261F4"/>
    <w:rsid w:val="00A2746E"/>
    <w:rsid w:val="00A2786D"/>
    <w:rsid w:val="00A309E3"/>
    <w:rsid w:val="00A30AEF"/>
    <w:rsid w:val="00A317CF"/>
    <w:rsid w:val="00A320AB"/>
    <w:rsid w:val="00A32AFD"/>
    <w:rsid w:val="00A335DC"/>
    <w:rsid w:val="00A341CC"/>
    <w:rsid w:val="00A35868"/>
    <w:rsid w:val="00A36202"/>
    <w:rsid w:val="00A369E8"/>
    <w:rsid w:val="00A370BF"/>
    <w:rsid w:val="00A374D0"/>
    <w:rsid w:val="00A378F5"/>
    <w:rsid w:val="00A41406"/>
    <w:rsid w:val="00A41449"/>
    <w:rsid w:val="00A42494"/>
    <w:rsid w:val="00A42596"/>
    <w:rsid w:val="00A4348C"/>
    <w:rsid w:val="00A434D9"/>
    <w:rsid w:val="00A43966"/>
    <w:rsid w:val="00A45CA6"/>
    <w:rsid w:val="00A4606E"/>
    <w:rsid w:val="00A4617A"/>
    <w:rsid w:val="00A47AA2"/>
    <w:rsid w:val="00A500D2"/>
    <w:rsid w:val="00A5116D"/>
    <w:rsid w:val="00A514CE"/>
    <w:rsid w:val="00A51D33"/>
    <w:rsid w:val="00A51D6A"/>
    <w:rsid w:val="00A5245C"/>
    <w:rsid w:val="00A53E66"/>
    <w:rsid w:val="00A545A9"/>
    <w:rsid w:val="00A54C08"/>
    <w:rsid w:val="00A553B8"/>
    <w:rsid w:val="00A55B8D"/>
    <w:rsid w:val="00A6050D"/>
    <w:rsid w:val="00A605DC"/>
    <w:rsid w:val="00A6088F"/>
    <w:rsid w:val="00A626AE"/>
    <w:rsid w:val="00A629F1"/>
    <w:rsid w:val="00A64E93"/>
    <w:rsid w:val="00A65691"/>
    <w:rsid w:val="00A66408"/>
    <w:rsid w:val="00A66889"/>
    <w:rsid w:val="00A66CC9"/>
    <w:rsid w:val="00A67459"/>
    <w:rsid w:val="00A72171"/>
    <w:rsid w:val="00A72F13"/>
    <w:rsid w:val="00A74605"/>
    <w:rsid w:val="00A74927"/>
    <w:rsid w:val="00A754C3"/>
    <w:rsid w:val="00A75C2C"/>
    <w:rsid w:val="00A764EC"/>
    <w:rsid w:val="00A77C26"/>
    <w:rsid w:val="00A82195"/>
    <w:rsid w:val="00A84E99"/>
    <w:rsid w:val="00A86117"/>
    <w:rsid w:val="00A864D8"/>
    <w:rsid w:val="00A86A5B"/>
    <w:rsid w:val="00A86A95"/>
    <w:rsid w:val="00A86CB5"/>
    <w:rsid w:val="00A90838"/>
    <w:rsid w:val="00A9404F"/>
    <w:rsid w:val="00A946C0"/>
    <w:rsid w:val="00A947DC"/>
    <w:rsid w:val="00A94ED2"/>
    <w:rsid w:val="00A95820"/>
    <w:rsid w:val="00A9589F"/>
    <w:rsid w:val="00A95E32"/>
    <w:rsid w:val="00A960BE"/>
    <w:rsid w:val="00A97906"/>
    <w:rsid w:val="00AA0337"/>
    <w:rsid w:val="00AA091C"/>
    <w:rsid w:val="00AA0D3D"/>
    <w:rsid w:val="00AA28CF"/>
    <w:rsid w:val="00AA3FBE"/>
    <w:rsid w:val="00AA459D"/>
    <w:rsid w:val="00AA4E7B"/>
    <w:rsid w:val="00AA5977"/>
    <w:rsid w:val="00AA6120"/>
    <w:rsid w:val="00AA7386"/>
    <w:rsid w:val="00AA7A62"/>
    <w:rsid w:val="00AA7CBE"/>
    <w:rsid w:val="00AA7EDA"/>
    <w:rsid w:val="00AB03F1"/>
    <w:rsid w:val="00AB0C2F"/>
    <w:rsid w:val="00AB1B34"/>
    <w:rsid w:val="00AB28D0"/>
    <w:rsid w:val="00AB2E0D"/>
    <w:rsid w:val="00AB3946"/>
    <w:rsid w:val="00AB39AE"/>
    <w:rsid w:val="00AB473C"/>
    <w:rsid w:val="00AB5BE1"/>
    <w:rsid w:val="00AB72C7"/>
    <w:rsid w:val="00AB7976"/>
    <w:rsid w:val="00AB7FF3"/>
    <w:rsid w:val="00AC0187"/>
    <w:rsid w:val="00AC10E8"/>
    <w:rsid w:val="00AC1C9D"/>
    <w:rsid w:val="00AC2040"/>
    <w:rsid w:val="00AC25CD"/>
    <w:rsid w:val="00AC2A61"/>
    <w:rsid w:val="00AC2B72"/>
    <w:rsid w:val="00AC58FC"/>
    <w:rsid w:val="00AC5B6D"/>
    <w:rsid w:val="00AC7910"/>
    <w:rsid w:val="00AD0CBA"/>
    <w:rsid w:val="00AD1191"/>
    <w:rsid w:val="00AD128F"/>
    <w:rsid w:val="00AD19CF"/>
    <w:rsid w:val="00AD1D17"/>
    <w:rsid w:val="00AD2071"/>
    <w:rsid w:val="00AD26F8"/>
    <w:rsid w:val="00AD6CF9"/>
    <w:rsid w:val="00AE29BC"/>
    <w:rsid w:val="00AE2EE4"/>
    <w:rsid w:val="00AE370E"/>
    <w:rsid w:val="00AE71D9"/>
    <w:rsid w:val="00AE798A"/>
    <w:rsid w:val="00AF2E47"/>
    <w:rsid w:val="00AF3069"/>
    <w:rsid w:val="00AF361B"/>
    <w:rsid w:val="00AF3CEC"/>
    <w:rsid w:val="00AF4ADD"/>
    <w:rsid w:val="00AF5301"/>
    <w:rsid w:val="00AF5812"/>
    <w:rsid w:val="00AF59B2"/>
    <w:rsid w:val="00AF65CF"/>
    <w:rsid w:val="00AF685B"/>
    <w:rsid w:val="00AF783E"/>
    <w:rsid w:val="00B02561"/>
    <w:rsid w:val="00B02B3C"/>
    <w:rsid w:val="00B03DB9"/>
    <w:rsid w:val="00B05086"/>
    <w:rsid w:val="00B069A4"/>
    <w:rsid w:val="00B06E0D"/>
    <w:rsid w:val="00B07AC5"/>
    <w:rsid w:val="00B1009B"/>
    <w:rsid w:val="00B10874"/>
    <w:rsid w:val="00B10CA7"/>
    <w:rsid w:val="00B126FE"/>
    <w:rsid w:val="00B15759"/>
    <w:rsid w:val="00B16D63"/>
    <w:rsid w:val="00B203B9"/>
    <w:rsid w:val="00B20DD0"/>
    <w:rsid w:val="00B2113A"/>
    <w:rsid w:val="00B21290"/>
    <w:rsid w:val="00B23F9A"/>
    <w:rsid w:val="00B240BB"/>
    <w:rsid w:val="00B26324"/>
    <w:rsid w:val="00B26FD5"/>
    <w:rsid w:val="00B308E0"/>
    <w:rsid w:val="00B317F8"/>
    <w:rsid w:val="00B33100"/>
    <w:rsid w:val="00B35440"/>
    <w:rsid w:val="00B35686"/>
    <w:rsid w:val="00B35DD2"/>
    <w:rsid w:val="00B37E79"/>
    <w:rsid w:val="00B40764"/>
    <w:rsid w:val="00B4270D"/>
    <w:rsid w:val="00B43549"/>
    <w:rsid w:val="00B44085"/>
    <w:rsid w:val="00B44DF6"/>
    <w:rsid w:val="00B4763E"/>
    <w:rsid w:val="00B47B44"/>
    <w:rsid w:val="00B50D33"/>
    <w:rsid w:val="00B51552"/>
    <w:rsid w:val="00B52A90"/>
    <w:rsid w:val="00B52FF4"/>
    <w:rsid w:val="00B536BB"/>
    <w:rsid w:val="00B539B4"/>
    <w:rsid w:val="00B53CD0"/>
    <w:rsid w:val="00B53FE2"/>
    <w:rsid w:val="00B557FB"/>
    <w:rsid w:val="00B55CEA"/>
    <w:rsid w:val="00B57AD3"/>
    <w:rsid w:val="00B57ED4"/>
    <w:rsid w:val="00B60683"/>
    <w:rsid w:val="00B60F79"/>
    <w:rsid w:val="00B62B14"/>
    <w:rsid w:val="00B630E9"/>
    <w:rsid w:val="00B63DD8"/>
    <w:rsid w:val="00B644CD"/>
    <w:rsid w:val="00B64D5D"/>
    <w:rsid w:val="00B65208"/>
    <w:rsid w:val="00B660C3"/>
    <w:rsid w:val="00B70430"/>
    <w:rsid w:val="00B7076B"/>
    <w:rsid w:val="00B71D96"/>
    <w:rsid w:val="00B72796"/>
    <w:rsid w:val="00B72E89"/>
    <w:rsid w:val="00B734CC"/>
    <w:rsid w:val="00B754C3"/>
    <w:rsid w:val="00B75AFE"/>
    <w:rsid w:val="00B762C7"/>
    <w:rsid w:val="00B76953"/>
    <w:rsid w:val="00B80B67"/>
    <w:rsid w:val="00B818C2"/>
    <w:rsid w:val="00B81AB9"/>
    <w:rsid w:val="00B83E2F"/>
    <w:rsid w:val="00B861E8"/>
    <w:rsid w:val="00B86D01"/>
    <w:rsid w:val="00B86D62"/>
    <w:rsid w:val="00B86E29"/>
    <w:rsid w:val="00B8761D"/>
    <w:rsid w:val="00B87783"/>
    <w:rsid w:val="00B92030"/>
    <w:rsid w:val="00B952D2"/>
    <w:rsid w:val="00B95336"/>
    <w:rsid w:val="00B96D57"/>
    <w:rsid w:val="00B9715D"/>
    <w:rsid w:val="00BA12CD"/>
    <w:rsid w:val="00BA270D"/>
    <w:rsid w:val="00BA2E48"/>
    <w:rsid w:val="00BA39AB"/>
    <w:rsid w:val="00BA50E8"/>
    <w:rsid w:val="00BA69A2"/>
    <w:rsid w:val="00BA7328"/>
    <w:rsid w:val="00BA75B7"/>
    <w:rsid w:val="00BA7ABE"/>
    <w:rsid w:val="00BB02B2"/>
    <w:rsid w:val="00BB3738"/>
    <w:rsid w:val="00BB56F6"/>
    <w:rsid w:val="00BB58ED"/>
    <w:rsid w:val="00BC07B6"/>
    <w:rsid w:val="00BC07E7"/>
    <w:rsid w:val="00BC0C41"/>
    <w:rsid w:val="00BC155A"/>
    <w:rsid w:val="00BC1B67"/>
    <w:rsid w:val="00BC1E3D"/>
    <w:rsid w:val="00BC236C"/>
    <w:rsid w:val="00BC2BE3"/>
    <w:rsid w:val="00BC3190"/>
    <w:rsid w:val="00BC337C"/>
    <w:rsid w:val="00BC52EF"/>
    <w:rsid w:val="00BC5385"/>
    <w:rsid w:val="00BC54AB"/>
    <w:rsid w:val="00BC55AA"/>
    <w:rsid w:val="00BC56F2"/>
    <w:rsid w:val="00BC5B1E"/>
    <w:rsid w:val="00BC6FF4"/>
    <w:rsid w:val="00BD06A3"/>
    <w:rsid w:val="00BD0803"/>
    <w:rsid w:val="00BD0F85"/>
    <w:rsid w:val="00BD1FA4"/>
    <w:rsid w:val="00BD4A87"/>
    <w:rsid w:val="00BD7FFC"/>
    <w:rsid w:val="00BE01FF"/>
    <w:rsid w:val="00BE05A7"/>
    <w:rsid w:val="00BE2DF0"/>
    <w:rsid w:val="00BE40EB"/>
    <w:rsid w:val="00BE4542"/>
    <w:rsid w:val="00BE45FE"/>
    <w:rsid w:val="00BE68BC"/>
    <w:rsid w:val="00BE72A7"/>
    <w:rsid w:val="00BF0B83"/>
    <w:rsid w:val="00BF1CCC"/>
    <w:rsid w:val="00BF2A0A"/>
    <w:rsid w:val="00BF2FF0"/>
    <w:rsid w:val="00BF36C4"/>
    <w:rsid w:val="00BF617A"/>
    <w:rsid w:val="00C005EC"/>
    <w:rsid w:val="00C03213"/>
    <w:rsid w:val="00C03337"/>
    <w:rsid w:val="00C03BD9"/>
    <w:rsid w:val="00C03F01"/>
    <w:rsid w:val="00C03F6B"/>
    <w:rsid w:val="00C0501C"/>
    <w:rsid w:val="00C07BAB"/>
    <w:rsid w:val="00C10286"/>
    <w:rsid w:val="00C106D6"/>
    <w:rsid w:val="00C1077E"/>
    <w:rsid w:val="00C113B9"/>
    <w:rsid w:val="00C11675"/>
    <w:rsid w:val="00C1288B"/>
    <w:rsid w:val="00C129A3"/>
    <w:rsid w:val="00C137B2"/>
    <w:rsid w:val="00C13F93"/>
    <w:rsid w:val="00C15D54"/>
    <w:rsid w:val="00C17B64"/>
    <w:rsid w:val="00C17B95"/>
    <w:rsid w:val="00C201F2"/>
    <w:rsid w:val="00C20498"/>
    <w:rsid w:val="00C2134C"/>
    <w:rsid w:val="00C21F2A"/>
    <w:rsid w:val="00C22205"/>
    <w:rsid w:val="00C228B3"/>
    <w:rsid w:val="00C26D72"/>
    <w:rsid w:val="00C2799D"/>
    <w:rsid w:val="00C27FA5"/>
    <w:rsid w:val="00C304EC"/>
    <w:rsid w:val="00C30FEE"/>
    <w:rsid w:val="00C31AE2"/>
    <w:rsid w:val="00C31F36"/>
    <w:rsid w:val="00C32005"/>
    <w:rsid w:val="00C33127"/>
    <w:rsid w:val="00C333B6"/>
    <w:rsid w:val="00C34780"/>
    <w:rsid w:val="00C3495B"/>
    <w:rsid w:val="00C34D66"/>
    <w:rsid w:val="00C34FFC"/>
    <w:rsid w:val="00C36813"/>
    <w:rsid w:val="00C36D88"/>
    <w:rsid w:val="00C37DF6"/>
    <w:rsid w:val="00C40675"/>
    <w:rsid w:val="00C41023"/>
    <w:rsid w:val="00C43601"/>
    <w:rsid w:val="00C439BD"/>
    <w:rsid w:val="00C44BA1"/>
    <w:rsid w:val="00C45AE4"/>
    <w:rsid w:val="00C46C63"/>
    <w:rsid w:val="00C51B12"/>
    <w:rsid w:val="00C51DEC"/>
    <w:rsid w:val="00C5203B"/>
    <w:rsid w:val="00C531D2"/>
    <w:rsid w:val="00C5467D"/>
    <w:rsid w:val="00C55F1F"/>
    <w:rsid w:val="00C55FEA"/>
    <w:rsid w:val="00C567D8"/>
    <w:rsid w:val="00C62937"/>
    <w:rsid w:val="00C63652"/>
    <w:rsid w:val="00C63788"/>
    <w:rsid w:val="00C64B41"/>
    <w:rsid w:val="00C64B47"/>
    <w:rsid w:val="00C65104"/>
    <w:rsid w:val="00C665C5"/>
    <w:rsid w:val="00C7161D"/>
    <w:rsid w:val="00C71869"/>
    <w:rsid w:val="00C71E57"/>
    <w:rsid w:val="00C7244C"/>
    <w:rsid w:val="00C72F8C"/>
    <w:rsid w:val="00C73844"/>
    <w:rsid w:val="00C739C7"/>
    <w:rsid w:val="00C74031"/>
    <w:rsid w:val="00C74585"/>
    <w:rsid w:val="00C74BEC"/>
    <w:rsid w:val="00C75BC7"/>
    <w:rsid w:val="00C75D63"/>
    <w:rsid w:val="00C764D0"/>
    <w:rsid w:val="00C767A7"/>
    <w:rsid w:val="00C76AC5"/>
    <w:rsid w:val="00C77EA6"/>
    <w:rsid w:val="00C826C2"/>
    <w:rsid w:val="00C828E8"/>
    <w:rsid w:val="00C8299D"/>
    <w:rsid w:val="00C836F4"/>
    <w:rsid w:val="00C85D45"/>
    <w:rsid w:val="00C90121"/>
    <w:rsid w:val="00C9133D"/>
    <w:rsid w:val="00C91FCB"/>
    <w:rsid w:val="00C92444"/>
    <w:rsid w:val="00C94F78"/>
    <w:rsid w:val="00C954EA"/>
    <w:rsid w:val="00C9667E"/>
    <w:rsid w:val="00C96C55"/>
    <w:rsid w:val="00C96DF5"/>
    <w:rsid w:val="00CA3275"/>
    <w:rsid w:val="00CA358D"/>
    <w:rsid w:val="00CA5F6C"/>
    <w:rsid w:val="00CA640D"/>
    <w:rsid w:val="00CA7401"/>
    <w:rsid w:val="00CA755E"/>
    <w:rsid w:val="00CB058A"/>
    <w:rsid w:val="00CB0976"/>
    <w:rsid w:val="00CB1B13"/>
    <w:rsid w:val="00CB200A"/>
    <w:rsid w:val="00CB307F"/>
    <w:rsid w:val="00CB3FDD"/>
    <w:rsid w:val="00CB54A5"/>
    <w:rsid w:val="00CB5CF1"/>
    <w:rsid w:val="00CB60A3"/>
    <w:rsid w:val="00CB6932"/>
    <w:rsid w:val="00CC03C4"/>
    <w:rsid w:val="00CC0823"/>
    <w:rsid w:val="00CC18E0"/>
    <w:rsid w:val="00CC29A7"/>
    <w:rsid w:val="00CC2D62"/>
    <w:rsid w:val="00CC2F54"/>
    <w:rsid w:val="00CC43B3"/>
    <w:rsid w:val="00CC4B1C"/>
    <w:rsid w:val="00CC4CC4"/>
    <w:rsid w:val="00CC5B08"/>
    <w:rsid w:val="00CC7E4D"/>
    <w:rsid w:val="00CD1BA7"/>
    <w:rsid w:val="00CD1C30"/>
    <w:rsid w:val="00CD277B"/>
    <w:rsid w:val="00CD4061"/>
    <w:rsid w:val="00CD407D"/>
    <w:rsid w:val="00CD47A4"/>
    <w:rsid w:val="00CD4971"/>
    <w:rsid w:val="00CD4DC8"/>
    <w:rsid w:val="00CD58F5"/>
    <w:rsid w:val="00CD623E"/>
    <w:rsid w:val="00CD6959"/>
    <w:rsid w:val="00CD6FC6"/>
    <w:rsid w:val="00CE0C9B"/>
    <w:rsid w:val="00CE230C"/>
    <w:rsid w:val="00CE2ED1"/>
    <w:rsid w:val="00CE3813"/>
    <w:rsid w:val="00CE3FC2"/>
    <w:rsid w:val="00CE4E9B"/>
    <w:rsid w:val="00CE5DFE"/>
    <w:rsid w:val="00CE68F5"/>
    <w:rsid w:val="00CE6EC9"/>
    <w:rsid w:val="00CE7277"/>
    <w:rsid w:val="00CE796D"/>
    <w:rsid w:val="00CF01A8"/>
    <w:rsid w:val="00CF10FB"/>
    <w:rsid w:val="00CF1854"/>
    <w:rsid w:val="00CF1AB5"/>
    <w:rsid w:val="00CF2018"/>
    <w:rsid w:val="00CF230E"/>
    <w:rsid w:val="00CF245E"/>
    <w:rsid w:val="00CF2E74"/>
    <w:rsid w:val="00CF2F67"/>
    <w:rsid w:val="00CF3265"/>
    <w:rsid w:val="00CF32AF"/>
    <w:rsid w:val="00CF475A"/>
    <w:rsid w:val="00CF6A67"/>
    <w:rsid w:val="00CF6FE2"/>
    <w:rsid w:val="00CF7CD7"/>
    <w:rsid w:val="00CF7F1F"/>
    <w:rsid w:val="00D00093"/>
    <w:rsid w:val="00D00266"/>
    <w:rsid w:val="00D00764"/>
    <w:rsid w:val="00D007A7"/>
    <w:rsid w:val="00D0081E"/>
    <w:rsid w:val="00D01C47"/>
    <w:rsid w:val="00D01DBB"/>
    <w:rsid w:val="00D0201F"/>
    <w:rsid w:val="00D03832"/>
    <w:rsid w:val="00D04DF2"/>
    <w:rsid w:val="00D06D4B"/>
    <w:rsid w:val="00D073F8"/>
    <w:rsid w:val="00D07FBB"/>
    <w:rsid w:val="00D10D0A"/>
    <w:rsid w:val="00D1264C"/>
    <w:rsid w:val="00D13011"/>
    <w:rsid w:val="00D13D2B"/>
    <w:rsid w:val="00D17297"/>
    <w:rsid w:val="00D210AC"/>
    <w:rsid w:val="00D24774"/>
    <w:rsid w:val="00D24A84"/>
    <w:rsid w:val="00D25107"/>
    <w:rsid w:val="00D257D2"/>
    <w:rsid w:val="00D25DA3"/>
    <w:rsid w:val="00D26E0A"/>
    <w:rsid w:val="00D2778C"/>
    <w:rsid w:val="00D27B56"/>
    <w:rsid w:val="00D30B22"/>
    <w:rsid w:val="00D32300"/>
    <w:rsid w:val="00D3336B"/>
    <w:rsid w:val="00D33C14"/>
    <w:rsid w:val="00D36B24"/>
    <w:rsid w:val="00D37489"/>
    <w:rsid w:val="00D40696"/>
    <w:rsid w:val="00D42711"/>
    <w:rsid w:val="00D42813"/>
    <w:rsid w:val="00D42889"/>
    <w:rsid w:val="00D429A4"/>
    <w:rsid w:val="00D435EF"/>
    <w:rsid w:val="00D448B4"/>
    <w:rsid w:val="00D44A68"/>
    <w:rsid w:val="00D44A92"/>
    <w:rsid w:val="00D44E3B"/>
    <w:rsid w:val="00D44FFB"/>
    <w:rsid w:val="00D458F6"/>
    <w:rsid w:val="00D45989"/>
    <w:rsid w:val="00D45E85"/>
    <w:rsid w:val="00D45F61"/>
    <w:rsid w:val="00D46FEC"/>
    <w:rsid w:val="00D47ECF"/>
    <w:rsid w:val="00D508A7"/>
    <w:rsid w:val="00D50EE4"/>
    <w:rsid w:val="00D51192"/>
    <w:rsid w:val="00D51E7C"/>
    <w:rsid w:val="00D53A00"/>
    <w:rsid w:val="00D53D0F"/>
    <w:rsid w:val="00D54E26"/>
    <w:rsid w:val="00D57724"/>
    <w:rsid w:val="00D57945"/>
    <w:rsid w:val="00D60B71"/>
    <w:rsid w:val="00D60DB3"/>
    <w:rsid w:val="00D61C1E"/>
    <w:rsid w:val="00D6297F"/>
    <w:rsid w:val="00D62C33"/>
    <w:rsid w:val="00D62E7C"/>
    <w:rsid w:val="00D639AC"/>
    <w:rsid w:val="00D647FB"/>
    <w:rsid w:val="00D6653B"/>
    <w:rsid w:val="00D67595"/>
    <w:rsid w:val="00D70527"/>
    <w:rsid w:val="00D70986"/>
    <w:rsid w:val="00D70B42"/>
    <w:rsid w:val="00D70C12"/>
    <w:rsid w:val="00D72F1F"/>
    <w:rsid w:val="00D741A8"/>
    <w:rsid w:val="00D74444"/>
    <w:rsid w:val="00D74AF8"/>
    <w:rsid w:val="00D770EB"/>
    <w:rsid w:val="00D77174"/>
    <w:rsid w:val="00D7743B"/>
    <w:rsid w:val="00D80034"/>
    <w:rsid w:val="00D80344"/>
    <w:rsid w:val="00D81A10"/>
    <w:rsid w:val="00D828F3"/>
    <w:rsid w:val="00D82C71"/>
    <w:rsid w:val="00D831CB"/>
    <w:rsid w:val="00D831E2"/>
    <w:rsid w:val="00D8320A"/>
    <w:rsid w:val="00D84CD5"/>
    <w:rsid w:val="00D855C9"/>
    <w:rsid w:val="00D859D2"/>
    <w:rsid w:val="00D85DAB"/>
    <w:rsid w:val="00D86207"/>
    <w:rsid w:val="00D86A2F"/>
    <w:rsid w:val="00D86A61"/>
    <w:rsid w:val="00D87656"/>
    <w:rsid w:val="00D8783B"/>
    <w:rsid w:val="00D8794F"/>
    <w:rsid w:val="00D9051E"/>
    <w:rsid w:val="00D90DCD"/>
    <w:rsid w:val="00D91995"/>
    <w:rsid w:val="00D91C0D"/>
    <w:rsid w:val="00D91E07"/>
    <w:rsid w:val="00D9218C"/>
    <w:rsid w:val="00D9302A"/>
    <w:rsid w:val="00D9337C"/>
    <w:rsid w:val="00D94333"/>
    <w:rsid w:val="00D96E9F"/>
    <w:rsid w:val="00DA02BC"/>
    <w:rsid w:val="00DA0E84"/>
    <w:rsid w:val="00DA216B"/>
    <w:rsid w:val="00DA256D"/>
    <w:rsid w:val="00DA2823"/>
    <w:rsid w:val="00DA4689"/>
    <w:rsid w:val="00DA60C0"/>
    <w:rsid w:val="00DA6EE7"/>
    <w:rsid w:val="00DA75E7"/>
    <w:rsid w:val="00DA7617"/>
    <w:rsid w:val="00DA7996"/>
    <w:rsid w:val="00DB04FC"/>
    <w:rsid w:val="00DB0B7B"/>
    <w:rsid w:val="00DB31C1"/>
    <w:rsid w:val="00DB3E94"/>
    <w:rsid w:val="00DB4577"/>
    <w:rsid w:val="00DB5C2D"/>
    <w:rsid w:val="00DC061E"/>
    <w:rsid w:val="00DC0AE0"/>
    <w:rsid w:val="00DC1373"/>
    <w:rsid w:val="00DC18E6"/>
    <w:rsid w:val="00DC1E66"/>
    <w:rsid w:val="00DC2868"/>
    <w:rsid w:val="00DC2B8D"/>
    <w:rsid w:val="00DC3FEB"/>
    <w:rsid w:val="00DC4765"/>
    <w:rsid w:val="00DC50A0"/>
    <w:rsid w:val="00DC5421"/>
    <w:rsid w:val="00DC5B64"/>
    <w:rsid w:val="00DC5E09"/>
    <w:rsid w:val="00DC5FE0"/>
    <w:rsid w:val="00DC61F9"/>
    <w:rsid w:val="00DC66D7"/>
    <w:rsid w:val="00DC7312"/>
    <w:rsid w:val="00DC7993"/>
    <w:rsid w:val="00DC7B6E"/>
    <w:rsid w:val="00DD0B65"/>
    <w:rsid w:val="00DD0E2C"/>
    <w:rsid w:val="00DD0FDB"/>
    <w:rsid w:val="00DD1762"/>
    <w:rsid w:val="00DD2A89"/>
    <w:rsid w:val="00DD3455"/>
    <w:rsid w:val="00DD35A7"/>
    <w:rsid w:val="00DD3A14"/>
    <w:rsid w:val="00DD3C08"/>
    <w:rsid w:val="00DD547F"/>
    <w:rsid w:val="00DD551D"/>
    <w:rsid w:val="00DD6BEC"/>
    <w:rsid w:val="00DD7046"/>
    <w:rsid w:val="00DD7140"/>
    <w:rsid w:val="00DD7AEB"/>
    <w:rsid w:val="00DE0EEE"/>
    <w:rsid w:val="00DE1EC9"/>
    <w:rsid w:val="00DE23F3"/>
    <w:rsid w:val="00DE2E1F"/>
    <w:rsid w:val="00DE3581"/>
    <w:rsid w:val="00DE5520"/>
    <w:rsid w:val="00DE5FBA"/>
    <w:rsid w:val="00DE645B"/>
    <w:rsid w:val="00DE6622"/>
    <w:rsid w:val="00DE6F21"/>
    <w:rsid w:val="00DE70A6"/>
    <w:rsid w:val="00DF042C"/>
    <w:rsid w:val="00DF0EF1"/>
    <w:rsid w:val="00DF14FE"/>
    <w:rsid w:val="00DF1BBE"/>
    <w:rsid w:val="00DF4246"/>
    <w:rsid w:val="00DF4F74"/>
    <w:rsid w:val="00DF59CA"/>
    <w:rsid w:val="00DF5B38"/>
    <w:rsid w:val="00DF7274"/>
    <w:rsid w:val="00DF7466"/>
    <w:rsid w:val="00E00766"/>
    <w:rsid w:val="00E0087D"/>
    <w:rsid w:val="00E008D1"/>
    <w:rsid w:val="00E00A57"/>
    <w:rsid w:val="00E01798"/>
    <w:rsid w:val="00E01E10"/>
    <w:rsid w:val="00E022CB"/>
    <w:rsid w:val="00E02349"/>
    <w:rsid w:val="00E0373E"/>
    <w:rsid w:val="00E03843"/>
    <w:rsid w:val="00E03EC2"/>
    <w:rsid w:val="00E048F5"/>
    <w:rsid w:val="00E04905"/>
    <w:rsid w:val="00E04F0B"/>
    <w:rsid w:val="00E054DA"/>
    <w:rsid w:val="00E10C25"/>
    <w:rsid w:val="00E112F9"/>
    <w:rsid w:val="00E1197D"/>
    <w:rsid w:val="00E1240B"/>
    <w:rsid w:val="00E129EA"/>
    <w:rsid w:val="00E13014"/>
    <w:rsid w:val="00E13EB2"/>
    <w:rsid w:val="00E147BA"/>
    <w:rsid w:val="00E175BE"/>
    <w:rsid w:val="00E176F4"/>
    <w:rsid w:val="00E2109E"/>
    <w:rsid w:val="00E21ADF"/>
    <w:rsid w:val="00E22017"/>
    <w:rsid w:val="00E22AA6"/>
    <w:rsid w:val="00E22BD4"/>
    <w:rsid w:val="00E248BE"/>
    <w:rsid w:val="00E24D0B"/>
    <w:rsid w:val="00E268E1"/>
    <w:rsid w:val="00E27A0D"/>
    <w:rsid w:val="00E27ADF"/>
    <w:rsid w:val="00E30969"/>
    <w:rsid w:val="00E30AC6"/>
    <w:rsid w:val="00E33560"/>
    <w:rsid w:val="00E33A37"/>
    <w:rsid w:val="00E33FB9"/>
    <w:rsid w:val="00E3426C"/>
    <w:rsid w:val="00E34364"/>
    <w:rsid w:val="00E345DA"/>
    <w:rsid w:val="00E349FC"/>
    <w:rsid w:val="00E34A9F"/>
    <w:rsid w:val="00E354B6"/>
    <w:rsid w:val="00E36A15"/>
    <w:rsid w:val="00E36ABF"/>
    <w:rsid w:val="00E41EC4"/>
    <w:rsid w:val="00E42903"/>
    <w:rsid w:val="00E44EED"/>
    <w:rsid w:val="00E4512F"/>
    <w:rsid w:val="00E45584"/>
    <w:rsid w:val="00E45E57"/>
    <w:rsid w:val="00E50C69"/>
    <w:rsid w:val="00E516E3"/>
    <w:rsid w:val="00E51A5A"/>
    <w:rsid w:val="00E52876"/>
    <w:rsid w:val="00E53B05"/>
    <w:rsid w:val="00E54181"/>
    <w:rsid w:val="00E54689"/>
    <w:rsid w:val="00E604D1"/>
    <w:rsid w:val="00E605C7"/>
    <w:rsid w:val="00E60BF2"/>
    <w:rsid w:val="00E60F4C"/>
    <w:rsid w:val="00E6160F"/>
    <w:rsid w:val="00E61F87"/>
    <w:rsid w:val="00E62552"/>
    <w:rsid w:val="00E62EBF"/>
    <w:rsid w:val="00E62F66"/>
    <w:rsid w:val="00E634A2"/>
    <w:rsid w:val="00E6426F"/>
    <w:rsid w:val="00E64B37"/>
    <w:rsid w:val="00E65121"/>
    <w:rsid w:val="00E65928"/>
    <w:rsid w:val="00E665FF"/>
    <w:rsid w:val="00E66A95"/>
    <w:rsid w:val="00E673B2"/>
    <w:rsid w:val="00E67409"/>
    <w:rsid w:val="00E676A7"/>
    <w:rsid w:val="00E67D43"/>
    <w:rsid w:val="00E7009A"/>
    <w:rsid w:val="00E7055C"/>
    <w:rsid w:val="00E7064F"/>
    <w:rsid w:val="00E71B6E"/>
    <w:rsid w:val="00E72EDE"/>
    <w:rsid w:val="00E73F44"/>
    <w:rsid w:val="00E74D93"/>
    <w:rsid w:val="00E74FDD"/>
    <w:rsid w:val="00E76624"/>
    <w:rsid w:val="00E76750"/>
    <w:rsid w:val="00E76753"/>
    <w:rsid w:val="00E76834"/>
    <w:rsid w:val="00E77C80"/>
    <w:rsid w:val="00E80907"/>
    <w:rsid w:val="00E83960"/>
    <w:rsid w:val="00E83E17"/>
    <w:rsid w:val="00E842FC"/>
    <w:rsid w:val="00E844B4"/>
    <w:rsid w:val="00E84696"/>
    <w:rsid w:val="00E848CB"/>
    <w:rsid w:val="00E85B84"/>
    <w:rsid w:val="00E863D3"/>
    <w:rsid w:val="00E8720A"/>
    <w:rsid w:val="00E87E17"/>
    <w:rsid w:val="00E9098E"/>
    <w:rsid w:val="00E91846"/>
    <w:rsid w:val="00E92D96"/>
    <w:rsid w:val="00E9372D"/>
    <w:rsid w:val="00E93CFF"/>
    <w:rsid w:val="00E93E30"/>
    <w:rsid w:val="00E9541A"/>
    <w:rsid w:val="00E954BC"/>
    <w:rsid w:val="00E95A1D"/>
    <w:rsid w:val="00E961FC"/>
    <w:rsid w:val="00E96381"/>
    <w:rsid w:val="00E9646C"/>
    <w:rsid w:val="00E9647F"/>
    <w:rsid w:val="00E972F4"/>
    <w:rsid w:val="00E97979"/>
    <w:rsid w:val="00E97BED"/>
    <w:rsid w:val="00E97FDE"/>
    <w:rsid w:val="00EA0EB0"/>
    <w:rsid w:val="00EA1E64"/>
    <w:rsid w:val="00EA3374"/>
    <w:rsid w:val="00EA4BBC"/>
    <w:rsid w:val="00EA51C9"/>
    <w:rsid w:val="00EA5B56"/>
    <w:rsid w:val="00EA6C5E"/>
    <w:rsid w:val="00EA6D93"/>
    <w:rsid w:val="00EA7DF4"/>
    <w:rsid w:val="00EA7FC6"/>
    <w:rsid w:val="00EB101B"/>
    <w:rsid w:val="00EB17DA"/>
    <w:rsid w:val="00EB2A9A"/>
    <w:rsid w:val="00EB4647"/>
    <w:rsid w:val="00EB47EB"/>
    <w:rsid w:val="00EB485E"/>
    <w:rsid w:val="00EB579F"/>
    <w:rsid w:val="00EB6E73"/>
    <w:rsid w:val="00EB7466"/>
    <w:rsid w:val="00EC05B8"/>
    <w:rsid w:val="00EC0D47"/>
    <w:rsid w:val="00EC22DA"/>
    <w:rsid w:val="00EC431F"/>
    <w:rsid w:val="00EC44E0"/>
    <w:rsid w:val="00EC4EAF"/>
    <w:rsid w:val="00EC7E20"/>
    <w:rsid w:val="00ED1750"/>
    <w:rsid w:val="00ED25A0"/>
    <w:rsid w:val="00ED26EE"/>
    <w:rsid w:val="00ED2815"/>
    <w:rsid w:val="00ED2AFC"/>
    <w:rsid w:val="00ED2BBE"/>
    <w:rsid w:val="00ED3424"/>
    <w:rsid w:val="00ED35B1"/>
    <w:rsid w:val="00ED3ABF"/>
    <w:rsid w:val="00ED41EE"/>
    <w:rsid w:val="00ED50A6"/>
    <w:rsid w:val="00ED51A6"/>
    <w:rsid w:val="00ED5BB8"/>
    <w:rsid w:val="00ED5F3D"/>
    <w:rsid w:val="00ED658D"/>
    <w:rsid w:val="00ED775B"/>
    <w:rsid w:val="00ED785C"/>
    <w:rsid w:val="00EE2C63"/>
    <w:rsid w:val="00EE2EA7"/>
    <w:rsid w:val="00EE5695"/>
    <w:rsid w:val="00EE677D"/>
    <w:rsid w:val="00EE73A8"/>
    <w:rsid w:val="00EE7A17"/>
    <w:rsid w:val="00EF0238"/>
    <w:rsid w:val="00EF0AA9"/>
    <w:rsid w:val="00EF0C99"/>
    <w:rsid w:val="00EF1D45"/>
    <w:rsid w:val="00EF2968"/>
    <w:rsid w:val="00EF3707"/>
    <w:rsid w:val="00EF53BF"/>
    <w:rsid w:val="00EF5798"/>
    <w:rsid w:val="00EF6584"/>
    <w:rsid w:val="00EF7059"/>
    <w:rsid w:val="00EF7A10"/>
    <w:rsid w:val="00F00BBE"/>
    <w:rsid w:val="00F02C54"/>
    <w:rsid w:val="00F0464E"/>
    <w:rsid w:val="00F04C51"/>
    <w:rsid w:val="00F05E69"/>
    <w:rsid w:val="00F06661"/>
    <w:rsid w:val="00F069DE"/>
    <w:rsid w:val="00F07E50"/>
    <w:rsid w:val="00F122A9"/>
    <w:rsid w:val="00F1256A"/>
    <w:rsid w:val="00F12768"/>
    <w:rsid w:val="00F13332"/>
    <w:rsid w:val="00F13C15"/>
    <w:rsid w:val="00F13F79"/>
    <w:rsid w:val="00F142F0"/>
    <w:rsid w:val="00F14B7F"/>
    <w:rsid w:val="00F16250"/>
    <w:rsid w:val="00F16E46"/>
    <w:rsid w:val="00F1720F"/>
    <w:rsid w:val="00F17397"/>
    <w:rsid w:val="00F175CF"/>
    <w:rsid w:val="00F17812"/>
    <w:rsid w:val="00F209F8"/>
    <w:rsid w:val="00F21160"/>
    <w:rsid w:val="00F21802"/>
    <w:rsid w:val="00F2237C"/>
    <w:rsid w:val="00F26586"/>
    <w:rsid w:val="00F265FA"/>
    <w:rsid w:val="00F27465"/>
    <w:rsid w:val="00F310F5"/>
    <w:rsid w:val="00F3140D"/>
    <w:rsid w:val="00F31534"/>
    <w:rsid w:val="00F31618"/>
    <w:rsid w:val="00F31B79"/>
    <w:rsid w:val="00F31C26"/>
    <w:rsid w:val="00F321DE"/>
    <w:rsid w:val="00F33E79"/>
    <w:rsid w:val="00F33FA2"/>
    <w:rsid w:val="00F34B0D"/>
    <w:rsid w:val="00F37ABD"/>
    <w:rsid w:val="00F41416"/>
    <w:rsid w:val="00F42455"/>
    <w:rsid w:val="00F4267D"/>
    <w:rsid w:val="00F440AB"/>
    <w:rsid w:val="00F44395"/>
    <w:rsid w:val="00F443FA"/>
    <w:rsid w:val="00F44FB0"/>
    <w:rsid w:val="00F461E0"/>
    <w:rsid w:val="00F500AA"/>
    <w:rsid w:val="00F5047D"/>
    <w:rsid w:val="00F5124E"/>
    <w:rsid w:val="00F51EF2"/>
    <w:rsid w:val="00F525C1"/>
    <w:rsid w:val="00F52C14"/>
    <w:rsid w:val="00F5446A"/>
    <w:rsid w:val="00F55339"/>
    <w:rsid w:val="00F56FDF"/>
    <w:rsid w:val="00F57232"/>
    <w:rsid w:val="00F57876"/>
    <w:rsid w:val="00F57913"/>
    <w:rsid w:val="00F603B3"/>
    <w:rsid w:val="00F608E7"/>
    <w:rsid w:val="00F610B2"/>
    <w:rsid w:val="00F6140B"/>
    <w:rsid w:val="00F61855"/>
    <w:rsid w:val="00F61B07"/>
    <w:rsid w:val="00F61E02"/>
    <w:rsid w:val="00F62539"/>
    <w:rsid w:val="00F6286B"/>
    <w:rsid w:val="00F62C6D"/>
    <w:rsid w:val="00F633C0"/>
    <w:rsid w:val="00F63420"/>
    <w:rsid w:val="00F63D1D"/>
    <w:rsid w:val="00F63FBA"/>
    <w:rsid w:val="00F6412E"/>
    <w:rsid w:val="00F64353"/>
    <w:rsid w:val="00F64896"/>
    <w:rsid w:val="00F64EE0"/>
    <w:rsid w:val="00F65894"/>
    <w:rsid w:val="00F66018"/>
    <w:rsid w:val="00F6708B"/>
    <w:rsid w:val="00F7017F"/>
    <w:rsid w:val="00F706DB"/>
    <w:rsid w:val="00F712F1"/>
    <w:rsid w:val="00F7181D"/>
    <w:rsid w:val="00F72070"/>
    <w:rsid w:val="00F73570"/>
    <w:rsid w:val="00F73575"/>
    <w:rsid w:val="00F767FF"/>
    <w:rsid w:val="00F7741F"/>
    <w:rsid w:val="00F774C6"/>
    <w:rsid w:val="00F7792E"/>
    <w:rsid w:val="00F77A62"/>
    <w:rsid w:val="00F81886"/>
    <w:rsid w:val="00F81D44"/>
    <w:rsid w:val="00F82670"/>
    <w:rsid w:val="00F83BAC"/>
    <w:rsid w:val="00F83D9E"/>
    <w:rsid w:val="00F83F20"/>
    <w:rsid w:val="00F85000"/>
    <w:rsid w:val="00F85B9A"/>
    <w:rsid w:val="00F85F6A"/>
    <w:rsid w:val="00F861BF"/>
    <w:rsid w:val="00F86482"/>
    <w:rsid w:val="00F872DC"/>
    <w:rsid w:val="00F90E3B"/>
    <w:rsid w:val="00F919B9"/>
    <w:rsid w:val="00F93D6A"/>
    <w:rsid w:val="00F94014"/>
    <w:rsid w:val="00F94465"/>
    <w:rsid w:val="00F945AB"/>
    <w:rsid w:val="00F9579C"/>
    <w:rsid w:val="00F958EF"/>
    <w:rsid w:val="00F9630E"/>
    <w:rsid w:val="00F970F6"/>
    <w:rsid w:val="00FA0534"/>
    <w:rsid w:val="00FA0D24"/>
    <w:rsid w:val="00FA15B7"/>
    <w:rsid w:val="00FA1E77"/>
    <w:rsid w:val="00FA2C7E"/>
    <w:rsid w:val="00FA3DF6"/>
    <w:rsid w:val="00FA3FA4"/>
    <w:rsid w:val="00FA4C4D"/>
    <w:rsid w:val="00FA59EC"/>
    <w:rsid w:val="00FA5AD4"/>
    <w:rsid w:val="00FA65E8"/>
    <w:rsid w:val="00FA7B3F"/>
    <w:rsid w:val="00FB0EA6"/>
    <w:rsid w:val="00FB0FED"/>
    <w:rsid w:val="00FB156C"/>
    <w:rsid w:val="00FB2174"/>
    <w:rsid w:val="00FB2B0F"/>
    <w:rsid w:val="00FB347D"/>
    <w:rsid w:val="00FB73DF"/>
    <w:rsid w:val="00FC176E"/>
    <w:rsid w:val="00FC1BF5"/>
    <w:rsid w:val="00FC452D"/>
    <w:rsid w:val="00FC4991"/>
    <w:rsid w:val="00FC632C"/>
    <w:rsid w:val="00FC6CDF"/>
    <w:rsid w:val="00FC78AE"/>
    <w:rsid w:val="00FC7E60"/>
    <w:rsid w:val="00FC7E84"/>
    <w:rsid w:val="00FD0D6C"/>
    <w:rsid w:val="00FD1144"/>
    <w:rsid w:val="00FD1604"/>
    <w:rsid w:val="00FD2D19"/>
    <w:rsid w:val="00FD3A27"/>
    <w:rsid w:val="00FD3BE1"/>
    <w:rsid w:val="00FD3F05"/>
    <w:rsid w:val="00FD418A"/>
    <w:rsid w:val="00FD4430"/>
    <w:rsid w:val="00FD4F60"/>
    <w:rsid w:val="00FD53D5"/>
    <w:rsid w:val="00FD6442"/>
    <w:rsid w:val="00FD67B0"/>
    <w:rsid w:val="00FD6D1F"/>
    <w:rsid w:val="00FE05DB"/>
    <w:rsid w:val="00FE2A83"/>
    <w:rsid w:val="00FE30E1"/>
    <w:rsid w:val="00FE3694"/>
    <w:rsid w:val="00FE3B2F"/>
    <w:rsid w:val="00FE3E6D"/>
    <w:rsid w:val="00FE668F"/>
    <w:rsid w:val="00FE6781"/>
    <w:rsid w:val="00FE7336"/>
    <w:rsid w:val="00FF0722"/>
    <w:rsid w:val="00FF136C"/>
    <w:rsid w:val="00FF1805"/>
    <w:rsid w:val="00FF19E8"/>
    <w:rsid w:val="00FF26BC"/>
    <w:rsid w:val="00FF31FD"/>
    <w:rsid w:val="00FF4C0A"/>
    <w:rsid w:val="00FF6EDD"/>
    <w:rsid w:val="00FF70D3"/>
    <w:rsid w:val="00FF7E34"/>
    <w:rsid w:val="04830B07"/>
    <w:rsid w:val="04B84624"/>
    <w:rsid w:val="093F4392"/>
    <w:rsid w:val="0A0862EE"/>
    <w:rsid w:val="0A91230A"/>
    <w:rsid w:val="11B94E6A"/>
    <w:rsid w:val="12E56194"/>
    <w:rsid w:val="134E7707"/>
    <w:rsid w:val="18083CE8"/>
    <w:rsid w:val="1BFF3A52"/>
    <w:rsid w:val="1C3639F6"/>
    <w:rsid w:val="22861646"/>
    <w:rsid w:val="2B2F61DA"/>
    <w:rsid w:val="2EAA2372"/>
    <w:rsid w:val="325338BD"/>
    <w:rsid w:val="36500E26"/>
    <w:rsid w:val="37323BF6"/>
    <w:rsid w:val="3D760C62"/>
    <w:rsid w:val="42F22AEC"/>
    <w:rsid w:val="476C3EB1"/>
    <w:rsid w:val="498D08F7"/>
    <w:rsid w:val="4F6F5F63"/>
    <w:rsid w:val="51412B24"/>
    <w:rsid w:val="533448C1"/>
    <w:rsid w:val="5467546F"/>
    <w:rsid w:val="575333D9"/>
    <w:rsid w:val="59C33231"/>
    <w:rsid w:val="59EF1CA2"/>
    <w:rsid w:val="5A441D46"/>
    <w:rsid w:val="5FB84D55"/>
    <w:rsid w:val="677071D4"/>
    <w:rsid w:val="6FCC221E"/>
    <w:rsid w:val="73AF191A"/>
    <w:rsid w:val="7876232E"/>
    <w:rsid w:val="7FDC00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sz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称呼 Char"/>
    <w:basedOn w:val="8"/>
    <w:link w:val="2"/>
    <w:qFormat/>
    <w:uiPriority w:val="0"/>
    <w:rPr>
      <w:kern w:val="2"/>
      <w:sz w:val="24"/>
      <w:szCs w:val="24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0645-B428-46EC-AD7B-4917834080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4EC9F8F8</Template>
  <Company>China</Company>
  <Pages>26</Pages>
  <Words>11563</Words>
  <Characters>1261</Characters>
  <Lines>10</Lines>
  <Paragraphs>25</Paragraphs>
  <TotalTime>1767</TotalTime>
  <ScaleCrop>false</ScaleCrop>
  <LinksUpToDate>false</LinksUpToDate>
  <CharactersWithSpaces>12799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2024-07-22T07:04:00Z</dcterms:created>
  <dc:creator>6287</dc:creator>
  <cp:lastModifiedBy>6120</cp:lastModifiedBy>
  <dcterms:modified xsi:type="dcterms:W3CDTF">2024-10-11T01:09:45Z</dcterms:modified>
  <dc:title>关于罪犯改造表现的情况报告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E7F1A672502E4F348991F678F84BF3BB</vt:lpwstr>
  </property>
</Properties>
</file>