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4B" w:rsidRPr="005F634B" w:rsidRDefault="005F634B" w:rsidP="005F634B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5F634B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5F634B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5F634B" w:rsidRPr="005F634B" w:rsidRDefault="005F634B" w:rsidP="005F634B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5F634B" w:rsidRPr="005F634B" w:rsidRDefault="005F634B" w:rsidP="005F634B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5F634B">
        <w:rPr>
          <w:rFonts w:ascii="仿宋" w:eastAsia="仿宋" w:hAnsi="仿宋" w:cs="Times New Roman" w:hint="eastAsia"/>
          <w:sz w:val="32"/>
          <w:szCs w:val="32"/>
        </w:rPr>
        <w:t>(2024)川眉狱减字第509号</w:t>
      </w:r>
    </w:p>
    <w:p w:rsidR="005F634B" w:rsidRPr="005F634B" w:rsidRDefault="005F634B" w:rsidP="005F634B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5F634B" w:rsidRPr="005F634B" w:rsidRDefault="005F634B" w:rsidP="005F634B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5F634B">
        <w:rPr>
          <w:rFonts w:ascii="仿宋" w:eastAsia="仿宋" w:hAnsi="仿宋" w:cs="宋体"/>
          <w:kern w:val="0"/>
          <w:sz w:val="32"/>
          <w:szCs w:val="32"/>
        </w:rPr>
        <w:t>罪犯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何志强</w:t>
      </w:r>
      <w:r w:rsidRPr="005F634B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1997年12月16日</w:t>
      </w:r>
      <w:r w:rsidRPr="005F634B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5F634B">
        <w:rPr>
          <w:rFonts w:ascii="仿宋" w:eastAsia="仿宋" w:hAnsi="仿宋" w:cs="宋体"/>
          <w:kern w:val="0"/>
          <w:sz w:val="32"/>
          <w:szCs w:val="32"/>
        </w:rPr>
        <w:t>，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初中肄业</w:t>
      </w:r>
      <w:r w:rsidRPr="005F634B">
        <w:rPr>
          <w:rFonts w:ascii="仿宋" w:eastAsia="仿宋" w:hAnsi="仿宋" w:cs="宋体"/>
          <w:kern w:val="0"/>
          <w:sz w:val="32"/>
          <w:szCs w:val="32"/>
        </w:rPr>
        <w:t>，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5F634B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湖南省永州市</w:t>
      </w:r>
      <w:r w:rsidRPr="005F634B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5F634B">
        <w:rPr>
          <w:rFonts w:ascii="仿宋" w:eastAsia="仿宋" w:hAnsi="仿宋" w:cs="宋体"/>
          <w:kern w:val="0"/>
          <w:sz w:val="32"/>
          <w:szCs w:val="32"/>
        </w:rPr>
        <w:t>监狱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5F634B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5F634B" w:rsidRPr="005F634B" w:rsidRDefault="005F634B" w:rsidP="005F634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2017年7月13日因犯盗窃罪被判处有期徒刑六个月，2017年10月17日刑满释放，2019年2月20日因犯危险驾驶罪被判处拘役三个月</w:t>
      </w:r>
      <w:r w:rsidRPr="005F634B">
        <w:rPr>
          <w:rFonts w:ascii="仿宋" w:eastAsia="仿宋" w:hAnsi="仿宋" w:cs="宋体"/>
          <w:kern w:val="0"/>
          <w:sz w:val="32"/>
          <w:szCs w:val="32"/>
        </w:rPr>
        <w:t>。因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抢劫罪、敲诈勒索罪</w:t>
      </w:r>
      <w:r w:rsidRPr="005F634B">
        <w:rPr>
          <w:rFonts w:ascii="仿宋" w:eastAsia="仿宋" w:hAnsi="仿宋" w:cs="宋体"/>
          <w:kern w:val="0"/>
          <w:sz w:val="32"/>
          <w:szCs w:val="32"/>
        </w:rPr>
        <w:t>，经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四川省雅安市名山区人民法院</w:t>
      </w:r>
      <w:r w:rsidRPr="005F634B">
        <w:rPr>
          <w:rFonts w:ascii="仿宋" w:eastAsia="仿宋" w:hAnsi="仿宋" w:cs="宋体"/>
          <w:kern w:val="0"/>
          <w:sz w:val="32"/>
          <w:szCs w:val="32"/>
        </w:rPr>
        <w:t>于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2020年12月24日</w:t>
      </w:r>
      <w:r w:rsidRPr="005F634B">
        <w:rPr>
          <w:rFonts w:ascii="仿宋" w:eastAsia="仿宋" w:hAnsi="仿宋" w:cs="宋体"/>
          <w:kern w:val="0"/>
          <w:sz w:val="32"/>
          <w:szCs w:val="32"/>
        </w:rPr>
        <w:t>以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(2020)川1803刑初92号</w:t>
      </w:r>
      <w:r w:rsidRPr="005F634B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，数罪并罚，决定执行有期徒刑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十二年六个月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罚金人民币二万一千元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责令共同退赔共计15680元（公安机关扣押被告人郑杰、王仕委的现金1065元，用于退赔被害人损失）</w:t>
      </w:r>
      <w:r w:rsidRPr="005F634B">
        <w:rPr>
          <w:rFonts w:ascii="仿宋" w:eastAsia="仿宋" w:hAnsi="仿宋" w:cs="宋体"/>
          <w:kern w:val="0"/>
          <w:sz w:val="32"/>
          <w:szCs w:val="32"/>
        </w:rPr>
        <w:t>。</w:t>
      </w:r>
      <w:r w:rsidRPr="005F634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该犯同案不服，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四川省雅安市中级人民法院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2021年3月9日</w:t>
      </w:r>
      <w:r w:rsidRPr="005F634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(2021)川18刑终10号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刑事裁定书，</w:t>
      </w:r>
      <w:r w:rsidRPr="005F634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驳回上诉，维持原判</w:t>
      </w:r>
      <w:r w:rsidRPr="005F634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刑期自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2020年7月28日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起至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2033年1月27日</w:t>
      </w:r>
      <w:r w:rsidRPr="005F634B">
        <w:rPr>
          <w:rFonts w:ascii="仿宋" w:eastAsia="仿宋" w:hAnsi="仿宋" w:cs="宋体"/>
          <w:kern w:val="0"/>
          <w:sz w:val="32"/>
          <w:szCs w:val="32"/>
        </w:rPr>
        <w:t>止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5F634B">
        <w:rPr>
          <w:rFonts w:ascii="仿宋" w:eastAsia="仿宋" w:hAnsi="仿宋" w:cs="宋体"/>
          <w:kern w:val="0"/>
          <w:sz w:val="32"/>
          <w:szCs w:val="32"/>
        </w:rPr>
        <w:t>于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2021年3月23日</w:t>
      </w:r>
      <w:r w:rsidRPr="005F634B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2033年1月27日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5F634B" w:rsidRPr="005F634B" w:rsidRDefault="005F634B" w:rsidP="005F634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5F634B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5F634B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</w:t>
      </w:r>
      <w:r w:rsidRPr="005F634B">
        <w:rPr>
          <w:rFonts w:ascii="仿宋" w:eastAsia="仿宋" w:hAnsi="仿宋" w:cs="宋体"/>
          <w:kern w:val="0"/>
          <w:sz w:val="32"/>
          <w:szCs w:val="32"/>
        </w:rPr>
        <w:lastRenderedPageBreak/>
        <w:t>劳动任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5F634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财产性判项已执行完毕。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5F634B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5F634B">
        <w:rPr>
          <w:rFonts w:ascii="仿宋" w:eastAsia="仿宋" w:hAnsi="仿宋" w:cs="宋体"/>
          <w:noProof/>
          <w:kern w:val="0"/>
          <w:sz w:val="32"/>
          <w:szCs w:val="32"/>
        </w:rPr>
        <w:t>4</w:t>
      </w:r>
      <w:r w:rsidRPr="005F634B">
        <w:rPr>
          <w:rFonts w:ascii="仿宋" w:eastAsia="仿宋" w:hAnsi="仿宋" w:cs="宋体"/>
          <w:kern w:val="0"/>
          <w:sz w:val="32"/>
          <w:szCs w:val="32"/>
        </w:rPr>
        <w:t>个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5F634B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5F634B" w:rsidRPr="005F634B" w:rsidRDefault="005F634B" w:rsidP="005F634B">
      <w:pPr>
        <w:widowControl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F634B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何志强</w:t>
      </w:r>
      <w:r w:rsidRPr="005F634B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造，确有悔改表现。该犯系</w:t>
      </w:r>
      <w:r w:rsidRPr="005F634B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累犯、8+1类罪犯</w:t>
      </w: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，依法应当从严。</w:t>
      </w:r>
    </w:p>
    <w:p w:rsidR="005F634B" w:rsidRPr="005F634B" w:rsidRDefault="005F634B" w:rsidP="005F634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/>
          <w:color w:val="000000"/>
          <w:kern w:val="0"/>
          <w:sz w:val="32"/>
          <w:szCs w:val="32"/>
        </w:rPr>
        <w:t>为此，根</w:t>
      </w:r>
      <w:r w:rsidRPr="005F634B">
        <w:rPr>
          <w:rFonts w:ascii="仿宋" w:eastAsia="仿宋" w:hAnsi="仿宋" w:cs="宋体"/>
          <w:kern w:val="0"/>
          <w:sz w:val="32"/>
          <w:szCs w:val="32"/>
        </w:rPr>
        <w:t>据《中华人民共和国监狱法》笫二十九条、《中华人民共和国刑法》笫七十八条、《中华人民共和国刑事诉讼法》第二百七十三条第二款的规定，建议对罪犯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何志强</w:t>
      </w:r>
      <w:r w:rsidRPr="005F634B">
        <w:rPr>
          <w:rFonts w:ascii="仿宋" w:eastAsia="仿宋" w:hAnsi="仿宋" w:cs="宋体"/>
          <w:kern w:val="0"/>
          <w:sz w:val="32"/>
          <w:szCs w:val="32"/>
        </w:rPr>
        <w:t>减刑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四个月</w:t>
      </w:r>
      <w:r w:rsidRPr="005F634B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5F634B" w:rsidRPr="005F634B" w:rsidRDefault="005F634B" w:rsidP="005F634B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5F634B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5F634B" w:rsidRPr="005F634B" w:rsidRDefault="005F634B" w:rsidP="005F634B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5F634B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5F634B" w:rsidRPr="005F634B" w:rsidRDefault="005F634B" w:rsidP="005F634B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5F634B" w:rsidRPr="005F634B" w:rsidRDefault="005F634B" w:rsidP="005F634B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5F634B" w:rsidRPr="005F634B" w:rsidRDefault="005F634B" w:rsidP="005F634B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5F634B" w:rsidRPr="005F634B" w:rsidRDefault="005F634B" w:rsidP="005F634B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5F634B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5F634B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5F634B" w:rsidRPr="005F634B" w:rsidRDefault="005F634B" w:rsidP="005F634B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5F634B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5F634B" w:rsidRPr="005F634B" w:rsidRDefault="005F634B" w:rsidP="005F634B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5F634B" w:rsidRPr="005F634B" w:rsidRDefault="005F634B" w:rsidP="005F634B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5F634B" w:rsidRPr="005F634B" w:rsidRDefault="005F634B" w:rsidP="005F634B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5F634B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5F634B">
        <w:rPr>
          <w:rFonts w:ascii="仿宋" w:eastAsia="仿宋" w:hAnsi="仿宋" w:cs="宋体" w:hint="eastAsia"/>
          <w:noProof/>
          <w:kern w:val="0"/>
          <w:sz w:val="32"/>
          <w:szCs w:val="32"/>
        </w:rPr>
        <w:t>何志强</w:t>
      </w:r>
      <w:r w:rsidRPr="005F634B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5F634B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5F634B" w:rsidRPr="005F634B" w:rsidRDefault="005F634B" w:rsidP="005F634B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5F634B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2024-09-29T06:40:00Z</dcterms:modified>
</cp:coreProperties>
</file>