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2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480" w:lineRule="exact"/>
        <w:ind w:firstLineChars="200" w:firstLine="640"/>
        <w:jc w:val="right"/>
        <w:rPr>
          <w:rFonts w:ascii="仿宋" w:eastAsia="仿宋" w:hAnsi="仿宋"/>
          <w:sz w:val="28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417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480" w:lineRule="exact"/>
        <w:ind w:left="-56" w:firstLine="641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罪犯邓新文，化名“何山”，男，1970年9月28日出生，高中肄业文化。现在四川省德阳监狱一监区服刑。</w:t>
      </w:r>
    </w:p>
    <w:p>
      <w:pPr>
        <w:spacing w:line="50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罪犯邓新文在服刑期间，认罪悔罪，较好地遵规守纪，积极改造，确有悔改表现。</w:t>
      </w:r>
      <w:bookmarkStart w:id="0" w:name="_GoBack"/>
      <w:bookmarkEnd w:id="0"/>
    </w:p>
    <w:p>
      <w:pPr>
        <w:spacing w:line="48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为此，根据《中华人民共和国监狱法》第二十九条，《中华人民共和国刑法》第七十八条，《中华人民共和国刑事诉讼法》第二百七十三条第二款的规定，建议对罪犯邓新文减刑二个月。特报请裁定。</w:t>
      </w:r>
    </w:p>
    <w:p>
      <w:pPr>
        <w:spacing w:line="48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48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48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                            </w:t>
      </w: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480" w:lineRule="exact"/>
        <w:ind w:left="-56" w:right="320"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2025年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235</Characters>
  <Lines>0</Lines>
  <Paragraphs>12</Paragraphs>
  <CharactersWithSpaces>314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2025-10-11T01:56:03Z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