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600" w:lineRule="exact"/>
        <w:jc w:val="center"/>
        <w:rPr>
          <w:rFonts w:ascii="仿宋" w:eastAsia="仿宋" w:cs="仿宋" w:hAnsi="仿宋"/>
          <w:sz w:val="44"/>
        </w:rPr>
      </w:pPr>
    </w:p>
    <w:p>
      <w:pPr>
        <w:spacing w:line="560" w:lineRule="exact"/>
        <w:ind w:left="-56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</w:rPr>
        <w:t xml:space="preserve">                    </w:t>
      </w: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411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560" w:lineRule="exact"/>
        <w:ind w:left="-56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罪犯杨鑫，曾用名“杨亮”，男，1984年10月3日出生，初中文化。现在四川省德阳监狱一监区服刑。</w:t>
      </w:r>
    </w:p>
    <w:p>
      <w:pPr>
        <w:spacing w:line="56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罪犯杨鑫在服刑期间，认罪悔罪，遵规守纪，积极改造，确有悔改表现。</w:t>
      </w:r>
      <w:bookmarkStart w:id="0" w:name="_GoBack"/>
      <w:bookmarkEnd w:id="0"/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为此，根据《中华人民共和国监狱法》第二十九条，《中华人民共和国刑法》第七十八条，《中华人民共和国刑事诉讼法》第二百七十三条第二款的规定，建议对罪犯杨鑫减刑八个月。特报请裁定。</w:t>
      </w:r>
    </w:p>
    <w:p>
      <w:pPr>
        <w:spacing w:line="56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四川省德阳监狱</w:t>
      </w:r>
    </w:p>
    <w:p>
      <w:pPr>
        <w:spacing w:line="560" w:lineRule="exact"/>
        <w:ind w:left="-56" w:right="32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 2025年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widowControl/>
        <w:spacing w:line="600" w:lineRule="exact"/>
        <w:jc w:val="left"/>
        <w:rPr>
          <w:rFonts w:ascii="仿宋" w:eastAsia="仿宋" w:cs="仿宋" w:hAnsi="仿宋"/>
          <w:color w:val="FF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252</Characters>
  <Lines>0</Lines>
  <Paragraphs>14</Paragraphs>
  <CharactersWithSpaces>337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2025-10-11T01:20:49Z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