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28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cs="仿宋" w:hAnsi="仿宋" w:hint="eastAsia"/>
          <w:sz w:val="32"/>
        </w:rPr>
        <w:t>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408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罪犯徐云泽，男，1971年9月5日出生，小学文化。现在四川省德阳监狱一监区服刑。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罪犯徐云泽在服刑期间，认罪悔罪，遵规守纪，积极改造，确有悔改表现。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为此，根据《中华人民共和国监狱法》第二十九条，《中华人民共和国刑法》第七十八条，《中华人民共和国刑事诉讼法》第二百七十三条第二款的规定，建议对罪犯徐云泽减刑七个月。特报请裁定。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248</Characters>
  <Lines>0</Lines>
  <Paragraphs>14</Paragraphs>
  <CharactersWithSpaces>331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2025-10-11T01:25:50Z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